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7A0EC1E8"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844B85" w:rsidRPr="00231BF8">
        <w:rPr>
          <w:b/>
          <w:noProof/>
          <w:sz w:val="24"/>
          <w:lang w:eastAsia="en-US"/>
        </w:rPr>
        <w:t>11</w:t>
      </w:r>
      <w:r w:rsidR="002D2453">
        <w:rPr>
          <w:b/>
          <w:noProof/>
          <w:sz w:val="24"/>
          <w:lang w:eastAsia="en-US"/>
        </w:rPr>
        <w:t>9</w:t>
      </w:r>
      <w:r w:rsidR="00844B85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</w:t>
      </w:r>
      <w:r w:rsidR="00844B85" w:rsidRPr="009F7F16">
        <w:rPr>
          <w:b/>
          <w:noProof/>
          <w:sz w:val="24"/>
          <w:lang w:eastAsia="en-US"/>
        </w:rPr>
        <w:t>2</w:t>
      </w:r>
      <w:r w:rsidR="006731B9">
        <w:rPr>
          <w:b/>
          <w:noProof/>
          <w:sz w:val="24"/>
          <w:lang w:eastAsia="en-US"/>
        </w:rPr>
        <w:t>20</w:t>
      </w:r>
      <w:r w:rsidR="008A5419">
        <w:rPr>
          <w:b/>
          <w:noProof/>
          <w:sz w:val="24"/>
        </w:rPr>
        <w:t>7655</w:t>
      </w:r>
    </w:p>
    <w:p w14:paraId="392BBBCE" w14:textId="19CEB9A9" w:rsidR="00672252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2D2453">
        <w:rPr>
          <w:b/>
          <w:noProof/>
          <w:sz w:val="24"/>
          <w:lang w:eastAsia="en-US"/>
        </w:rPr>
        <w:t>A</w:t>
      </w:r>
      <w:r w:rsidR="002D2453">
        <w:rPr>
          <w:rFonts w:hint="eastAsia"/>
          <w:b/>
          <w:noProof/>
          <w:sz w:val="24"/>
        </w:rPr>
        <w:t>ug</w:t>
      </w:r>
      <w:r w:rsidRPr="00231BF8">
        <w:rPr>
          <w:b/>
          <w:noProof/>
          <w:sz w:val="24"/>
          <w:lang w:eastAsia="en-US"/>
        </w:rPr>
        <w:t>, 202</w:t>
      </w:r>
      <w:r w:rsidR="006731B9">
        <w:rPr>
          <w:b/>
          <w:noProof/>
          <w:sz w:val="24"/>
          <w:lang w:eastAsia="en-US"/>
        </w:rPr>
        <w:t>2</w:t>
      </w:r>
    </w:p>
    <w:p w14:paraId="5DD0A726" w14:textId="77777777" w:rsidR="00231BF8" w:rsidRPr="00AD56F9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64E967D2"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4857D3" w:rsidRPr="004857D3">
        <w:rPr>
          <w:rFonts w:cs="Arial"/>
          <w:b/>
          <w:bCs/>
          <w:sz w:val="24"/>
          <w:lang w:val="en-US" w:eastAsia="en-US"/>
        </w:rPr>
        <w:t>8.</w:t>
      </w:r>
      <w:r w:rsidR="00C77571">
        <w:rPr>
          <w:rFonts w:cs="Arial"/>
          <w:b/>
          <w:bCs/>
          <w:sz w:val="24"/>
          <w:lang w:val="en-US" w:eastAsia="en-US"/>
        </w:rPr>
        <w:t>4</w:t>
      </w:r>
      <w:r w:rsidR="008A5419">
        <w:rPr>
          <w:rFonts w:cs="Arial"/>
          <w:b/>
          <w:bCs/>
          <w:sz w:val="24"/>
          <w:lang w:val="en-US" w:eastAsia="en-US"/>
        </w:rPr>
        <w:t>.2.1</w:t>
      </w:r>
    </w:p>
    <w:p w14:paraId="0199077A" w14:textId="77777777"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66C0788F" w14:textId="4026A458"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AF5570">
        <w:rPr>
          <w:rFonts w:cs="Arial"/>
          <w:b/>
          <w:bCs/>
          <w:sz w:val="24"/>
          <w:lang w:val="en-US" w:eastAsia="en-US"/>
        </w:rPr>
        <w:t xml:space="preserve">Analysis of HO </w:t>
      </w:r>
      <w:r w:rsidR="00C77571">
        <w:rPr>
          <w:rFonts w:cs="Arial" w:hint="eastAsia"/>
          <w:b/>
          <w:bCs/>
          <w:sz w:val="24"/>
          <w:lang w:val="en-US"/>
        </w:rPr>
        <w:t>latency</w:t>
      </w:r>
      <w:r w:rsidR="00AF5570">
        <w:rPr>
          <w:rFonts w:cs="Arial"/>
          <w:b/>
          <w:bCs/>
          <w:sz w:val="24"/>
          <w:lang w:val="en-US"/>
        </w:rPr>
        <w:t xml:space="preserve"> and possible enhancement</w:t>
      </w:r>
      <w:r w:rsidR="008571BC">
        <w:rPr>
          <w:rFonts w:cs="Arial" w:hint="eastAsia"/>
          <w:b/>
          <w:bCs/>
          <w:sz w:val="24"/>
          <w:lang w:val="en-US"/>
        </w:rPr>
        <w:t>s</w:t>
      </w:r>
      <w:r w:rsidR="00753169">
        <w:rPr>
          <w:rFonts w:cs="Arial"/>
          <w:b/>
          <w:bCs/>
          <w:sz w:val="24"/>
          <w:lang w:val="en-US"/>
        </w:rPr>
        <w:t xml:space="preserve"> for L1/L2 mobility</w:t>
      </w:r>
    </w:p>
    <w:p w14:paraId="00DDEA5C" w14:textId="77777777"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  <w:bookmarkStart w:id="0" w:name="_GoBack"/>
      <w:bookmarkEnd w:id="0"/>
    </w:p>
    <w:p w14:paraId="5C747348" w14:textId="77777777" w:rsidR="00E90E49" w:rsidRPr="00CE0424" w:rsidRDefault="00E90E49" w:rsidP="001131BE">
      <w:pPr>
        <w:spacing w:line="276" w:lineRule="auto"/>
      </w:pPr>
    </w:p>
    <w:p w14:paraId="7A778345" w14:textId="1D967A9E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1" w:name="_Ref488331639"/>
      <w:r w:rsidRPr="00CE0424">
        <w:t>Introduction</w:t>
      </w:r>
      <w:bookmarkEnd w:id="1"/>
      <w:r w:rsidR="00BC27FE">
        <w:t xml:space="preserve"> </w:t>
      </w:r>
    </w:p>
    <w:p w14:paraId="30EAC828" w14:textId="11142C47" w:rsidR="006876D5" w:rsidRDefault="00020A64" w:rsidP="006876D5">
      <w:r>
        <w:t>I</w:t>
      </w:r>
      <w:r>
        <w:rPr>
          <w:rFonts w:hint="eastAsia"/>
        </w:rPr>
        <w:t>n</w:t>
      </w:r>
      <w:r>
        <w:t xml:space="preserve"> RAN#</w:t>
      </w:r>
      <w:r w:rsidR="00705532">
        <w:t>94</w:t>
      </w:r>
      <w:r>
        <w:t xml:space="preserve"> meeting, </w:t>
      </w:r>
      <w:r w:rsidR="005E1BD8">
        <w:t>WID</w:t>
      </w:r>
      <w:r w:rsidR="003920EC">
        <w:t xml:space="preserve"> </w:t>
      </w:r>
      <w:r w:rsidR="005E1BD8">
        <w:t>[1] has been agreed to further study mobility enhancement</w:t>
      </w:r>
      <w:r w:rsidR="00195779">
        <w:t>, and one of the objectives is to study</w:t>
      </w:r>
      <w:r w:rsidR="00D55BA1">
        <w:t xml:space="preserve"> L1/L2 based mobility, which aiming to reduce the HO latency</w:t>
      </w:r>
      <w:r w:rsidR="00256A13">
        <w:t xml:space="preserve"> as well as interruption.</w:t>
      </w:r>
    </w:p>
    <w:p w14:paraId="01F8EB23" w14:textId="77777777" w:rsidR="00020A64" w:rsidRPr="006876D5" w:rsidRDefault="00020A64" w:rsidP="006876D5"/>
    <w:p w14:paraId="48192D08" w14:textId="1EBAFBAA" w:rsidR="00F32A01" w:rsidRPr="00621C66" w:rsidRDefault="006876D5" w:rsidP="00315F6C">
      <w:pPr>
        <w:numPr>
          <w:ilvl w:val="0"/>
          <w:numId w:val="10"/>
        </w:numPr>
        <w:spacing w:after="0"/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38EAAA5D">
                <wp:simplePos x="0" y="0"/>
                <wp:positionH relativeFrom="column">
                  <wp:posOffset>106846</wp:posOffset>
                </wp:positionH>
                <wp:positionV relativeFrom="paragraph">
                  <wp:posOffset>-109275</wp:posOffset>
                </wp:positionV>
                <wp:extent cx="6153785" cy="3116580"/>
                <wp:effectExtent l="0" t="0" r="1841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1C5C5" id="矩形 1" o:spid="_x0000_s1026" style="position:absolute;left:0;text-align:left;margin-left:8.4pt;margin-top:-8.6pt;width:484.55pt;height:24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" filled="f" strokecolor="black [3213]"/>
            </w:pict>
          </mc:Fallback>
        </mc:AlternateContent>
      </w:r>
      <w:r w:rsidR="00F32A01">
        <w:rPr>
          <w:bCs/>
          <w:lang w:val="en-US"/>
        </w:rPr>
        <w:t xml:space="preserve">To specify mechanism and procedures of </w:t>
      </w:r>
      <w:r w:rsidR="00F32A01">
        <w:rPr>
          <w:rFonts w:hint="eastAsia"/>
          <w:bCs/>
          <w:lang w:val="en-US"/>
        </w:rPr>
        <w:t>L</w:t>
      </w:r>
      <w:r w:rsidR="00F32A01">
        <w:rPr>
          <w:bCs/>
          <w:lang w:val="en-US"/>
        </w:rPr>
        <w:t>1/L2 based inter-cell mobility for mobility latency reduction:</w:t>
      </w:r>
    </w:p>
    <w:p w14:paraId="08E1776F" w14:textId="77777777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4CAF838A" w14:textId="715D2E02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0456110A" w14:textId="77777777" w:rsidR="00F32A01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 measurement and reporting, and beam indication [RAN1, RAN2]</w:t>
      </w:r>
    </w:p>
    <w:p w14:paraId="74D8602E" w14:textId="77777777" w:rsidR="00F32A01" w:rsidRPr="00F736B4" w:rsidRDefault="00F32A01" w:rsidP="00315F6C">
      <w:pPr>
        <w:numPr>
          <w:ilvl w:val="1"/>
          <w:numId w:val="11"/>
        </w:numPr>
        <w:spacing w:after="0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2BEEC3B7" w14:textId="77777777" w:rsidR="00F32A01" w:rsidRPr="00651822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01D718D4" w14:textId="77777777" w:rsidR="00F32A01" w:rsidRPr="00A5058F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3E02C39" w14:textId="77777777" w:rsidR="00F32A01" w:rsidRDefault="00F32A01" w:rsidP="00F32A01">
      <w:pPr>
        <w:spacing w:after="0"/>
        <w:rPr>
          <w:bCs/>
          <w:lang w:val="en-US"/>
        </w:rPr>
      </w:pPr>
    </w:p>
    <w:p w14:paraId="3A0D4AD2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2: FR2 specific enhancements are not precluded, if any.</w:t>
      </w:r>
    </w:p>
    <w:p w14:paraId="2AFC290A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3: The procedure of L1/L2 based inter-cell mobility are applicable to the following scenarios:</w:t>
      </w:r>
    </w:p>
    <w:p w14:paraId="26BF3ACD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</w:p>
    <w:p w14:paraId="113F9FF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50E8AA3C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08D7A20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536FC567" w14:textId="77777777" w:rsidR="00F32A01" w:rsidRPr="00651822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47AA757E" w14:textId="77777777" w:rsidR="004E75A1" w:rsidRPr="00F32A01" w:rsidRDefault="004E75A1" w:rsidP="001131BE">
      <w:pPr>
        <w:spacing w:beforeLines="50" w:before="120" w:line="276" w:lineRule="auto"/>
        <w:rPr>
          <w:lang w:val="en-US"/>
        </w:rPr>
      </w:pPr>
    </w:p>
    <w:p w14:paraId="664FDAE5" w14:textId="257BA620"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</w:t>
      </w:r>
      <w:r w:rsidR="00044AD1">
        <w:t>analy</w:t>
      </w:r>
      <w:r w:rsidR="002A0959">
        <w:rPr>
          <w:rFonts w:hint="eastAsia"/>
        </w:rPr>
        <w:t>se</w:t>
      </w:r>
      <w:r w:rsidR="00044AD1">
        <w:t xml:space="preserve"> the latency component</w:t>
      </w:r>
      <w:r w:rsidR="00016427">
        <w:rPr>
          <w:rFonts w:hint="eastAsia"/>
        </w:rPr>
        <w:t>s</w:t>
      </w:r>
      <w:r w:rsidR="00044AD1">
        <w:t xml:space="preserve"> for handover procedure and discuss</w:t>
      </w:r>
      <w:r>
        <w:t xml:space="preserve"> </w:t>
      </w:r>
      <w:r w:rsidR="00712F6C">
        <w:t>the</w:t>
      </w:r>
      <w:r w:rsidR="00256A13">
        <w:t xml:space="preserve"> </w:t>
      </w:r>
      <w:r w:rsidR="00BF1863">
        <w:t>possible aspects that can be optimized for HO latency reduction.</w:t>
      </w:r>
    </w:p>
    <w:p w14:paraId="208D7A2E" w14:textId="0E0C8F48" w:rsidR="008C76CD" w:rsidRDefault="004000E8" w:rsidP="001131BE">
      <w:pPr>
        <w:pStyle w:val="1"/>
        <w:spacing w:line="276" w:lineRule="auto"/>
        <w:jc w:val="both"/>
      </w:pPr>
      <w:bookmarkStart w:id="2" w:name="_Ref178064866"/>
      <w:r w:rsidRPr="00CE0424">
        <w:t>Discussion</w:t>
      </w:r>
      <w:bookmarkEnd w:id="2"/>
    </w:p>
    <w:p w14:paraId="12E167A5" w14:textId="46D26716" w:rsidR="00F74528" w:rsidRPr="005F672F" w:rsidRDefault="00343C11" w:rsidP="00F74528">
      <w:pPr>
        <w:rPr>
          <w:bCs/>
          <w:lang w:val="en-US"/>
        </w:rPr>
      </w:pPr>
      <w:r>
        <w:rPr>
          <w:bCs/>
        </w:rPr>
        <w:t>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>serving cell change</w:t>
      </w:r>
      <w:r w:rsidR="00CB3321">
        <w:rPr>
          <w:bCs/>
        </w:rPr>
        <w:t xml:space="preserve"> </w:t>
      </w:r>
      <w:r w:rsidR="00CB0AB2">
        <w:rPr>
          <w:bCs/>
        </w:rPr>
        <w:t xml:space="preserve">is </w:t>
      </w:r>
      <w:r w:rsidR="00CB3321">
        <w:rPr>
          <w:bCs/>
        </w:rPr>
        <w:t>triggered by L3 signalling</w:t>
      </w:r>
      <w:r w:rsidR="00CB0AB2">
        <w:rPr>
          <w:bCs/>
        </w:rPr>
        <w:t xml:space="preserve">, </w:t>
      </w:r>
      <w:r w:rsidR="0036354A">
        <w:rPr>
          <w:bCs/>
        </w:rPr>
        <w:t xml:space="preserve">UE </w:t>
      </w:r>
      <w:r w:rsidR="00CB0AB2">
        <w:rPr>
          <w:bCs/>
        </w:rPr>
        <w:t xml:space="preserve">needs </w:t>
      </w:r>
      <w:r w:rsidR="0036354A">
        <w:rPr>
          <w:bCs/>
        </w:rPr>
        <w:t>to perform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</w:t>
      </w:r>
      <w:r w:rsidR="00CB0AB2">
        <w:rPr>
          <w:bCs/>
        </w:rPr>
        <w:t>and L1</w:t>
      </w:r>
      <w:r w:rsidRPr="004369F3">
        <w:rPr>
          <w:bCs/>
        </w:rPr>
        <w:t xml:space="preserve"> resets</w:t>
      </w:r>
      <w:r w:rsidR="00CB4487">
        <w:rPr>
          <w:bCs/>
        </w:rPr>
        <w:t>, which leads to relativity long latency.</w:t>
      </w:r>
      <w:r w:rsidR="00CB4487">
        <w:rPr>
          <w:rFonts w:hint="eastAsia"/>
          <w:bCs/>
        </w:rPr>
        <w:t xml:space="preserve"> </w:t>
      </w:r>
      <w:r w:rsidR="00044AD1">
        <w:rPr>
          <w:rFonts w:hint="eastAsia"/>
        </w:rPr>
        <w:t>L</w:t>
      </w:r>
      <w:r w:rsidR="00044AD1">
        <w:t>1/L2</w:t>
      </w:r>
      <w:r w:rsidR="00C9228C">
        <w:rPr>
          <w:bCs/>
          <w:lang w:val="en-US"/>
        </w:rPr>
        <w:t xml:space="preserve"> based inter-cell mobility aiming to reduce mobility latency </w:t>
      </w:r>
      <w:r w:rsidR="0018670A">
        <w:rPr>
          <w:bCs/>
          <w:lang w:val="en-US"/>
        </w:rPr>
        <w:t>especially in intra-CU scenario</w:t>
      </w:r>
      <w:r w:rsidR="00AF106C">
        <w:rPr>
          <w:bCs/>
          <w:lang w:val="en-US"/>
        </w:rPr>
        <w:t>.</w:t>
      </w:r>
      <w:r w:rsidR="0064685A">
        <w:rPr>
          <w:bCs/>
          <w:lang w:val="en-US"/>
        </w:rPr>
        <w:t xml:space="preserve"> In our contribution, we </w:t>
      </w:r>
      <w:r w:rsidR="0074729A">
        <w:rPr>
          <w:bCs/>
          <w:lang w:val="en-US"/>
        </w:rPr>
        <w:t xml:space="preserve">use </w:t>
      </w:r>
      <w:r w:rsidR="00E06801">
        <w:rPr>
          <w:bCs/>
          <w:lang w:val="en-US"/>
        </w:rPr>
        <w:t>tradition</w:t>
      </w:r>
      <w:r w:rsidR="0074729A">
        <w:rPr>
          <w:bCs/>
          <w:lang w:val="en-US"/>
        </w:rPr>
        <w:t xml:space="preserve">al handover as baseline for latency component analysis, </w:t>
      </w:r>
      <w:r w:rsidR="00BC3B08">
        <w:rPr>
          <w:bCs/>
          <w:lang w:val="en-US"/>
        </w:rPr>
        <w:t>the</w:t>
      </w:r>
      <w:r w:rsidR="002A0959">
        <w:rPr>
          <w:rFonts w:hint="eastAsia"/>
          <w:bCs/>
          <w:lang w:val="en-US"/>
        </w:rPr>
        <w:t>n</w:t>
      </w:r>
      <w:r w:rsidR="00BC3B08">
        <w:rPr>
          <w:bCs/>
          <w:lang w:val="en-US"/>
        </w:rPr>
        <w:t xml:space="preserve"> we discuss the possible enhancement</w:t>
      </w:r>
      <w:r w:rsidR="002A0959">
        <w:rPr>
          <w:rFonts w:hint="eastAsia"/>
          <w:bCs/>
          <w:lang w:val="en-US"/>
        </w:rPr>
        <w:t>s</w:t>
      </w:r>
      <w:r w:rsidR="00920925">
        <w:rPr>
          <w:bCs/>
          <w:lang w:val="en-US"/>
        </w:rPr>
        <w:t xml:space="preserve"> for L1/L2 mobility latency reduction.</w:t>
      </w:r>
    </w:p>
    <w:p w14:paraId="1AD9F331" w14:textId="5E0D743F" w:rsidR="00F74528" w:rsidRDefault="00D053D8" w:rsidP="00D053D8">
      <w:pPr>
        <w:jc w:val="center"/>
      </w:pPr>
      <w:r>
        <w:object w:dxaOrig="8980" w:dyaOrig="5210" w14:anchorId="6223B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7" type="#_x0000_t75" style="width:281.75pt;height:163.4pt" o:ole="">
            <v:imagedata r:id="rId8" o:title=""/>
          </v:shape>
          <o:OLEObject Type="Embed" ProgID="Visio.Drawing.15" ShapeID="_x0000_i1057" DrawAspect="Content" ObjectID="_1721648620" r:id="rId9"/>
        </w:object>
      </w:r>
    </w:p>
    <w:p w14:paraId="45317744" w14:textId="6A5CAA95" w:rsidR="00D053D8" w:rsidRPr="00F74528" w:rsidRDefault="00D053D8" w:rsidP="00D053D8">
      <w:pPr>
        <w:jc w:val="center"/>
      </w:pPr>
      <w:r w:rsidRPr="00461F7A">
        <w:rPr>
          <w:rFonts w:hint="eastAsia"/>
          <w:b/>
        </w:rPr>
        <w:t>Figure</w:t>
      </w:r>
      <w:r w:rsidRPr="00461F7A">
        <w:rPr>
          <w:b/>
        </w:rPr>
        <w:t xml:space="preserve"> 1</w:t>
      </w:r>
      <w:r w:rsidR="00461F7A">
        <w:rPr>
          <w:rFonts w:hint="eastAsia"/>
        </w:rPr>
        <w:t>:</w:t>
      </w:r>
      <w:r w:rsidR="00461F7A">
        <w:t xml:space="preserve"> </w:t>
      </w:r>
      <w:r w:rsidR="00E6337D" w:rsidRPr="00EB37B4">
        <w:rPr>
          <w:b/>
        </w:rPr>
        <w:t>M</w:t>
      </w:r>
      <w:r w:rsidR="00461F7A" w:rsidRPr="00EB37B4">
        <w:rPr>
          <w:rFonts w:hint="eastAsia"/>
          <w:b/>
        </w:rPr>
        <w:t xml:space="preserve">obility </w:t>
      </w:r>
      <w:r w:rsidR="00E6337D" w:rsidRPr="00EB37B4">
        <w:rPr>
          <w:b/>
        </w:rPr>
        <w:t xml:space="preserve">in </w:t>
      </w:r>
      <w:r w:rsidR="00461F7A" w:rsidRPr="00EB37B4">
        <w:rPr>
          <w:rFonts w:hint="eastAsia"/>
          <w:b/>
        </w:rPr>
        <w:t>intra-</w:t>
      </w:r>
      <w:r w:rsidR="00461F7A" w:rsidRPr="00EB37B4">
        <w:rPr>
          <w:b/>
        </w:rPr>
        <w:t>CU</w:t>
      </w:r>
      <w:r w:rsidR="00E6337D" w:rsidRPr="00EB37B4">
        <w:rPr>
          <w:b/>
        </w:rPr>
        <w:t xml:space="preserve"> scenario</w:t>
      </w:r>
    </w:p>
    <w:p w14:paraId="743C861E" w14:textId="2A89D821" w:rsidR="0000446D" w:rsidRDefault="00753169" w:rsidP="002D2453">
      <w:pPr>
        <w:pStyle w:val="2"/>
      </w:pPr>
      <w:r>
        <w:t xml:space="preserve">Existing HO latency </w:t>
      </w:r>
      <w:r w:rsidR="00F95765">
        <w:t>components</w:t>
      </w:r>
    </w:p>
    <w:p w14:paraId="4D7C936D" w14:textId="36C2E31E" w:rsidR="00B466D3" w:rsidRDefault="004B4F73" w:rsidP="004B4F73">
      <w:r>
        <w:t>T</w:t>
      </w:r>
      <w:r>
        <w:rPr>
          <w:rFonts w:hint="eastAsia"/>
        </w:rPr>
        <w:t>raditional</w:t>
      </w:r>
      <w:r>
        <w:t xml:space="preserve"> handover triggered by L3 signalling requires UE to perform </w:t>
      </w:r>
      <w:r w:rsidR="00D82322">
        <w:t>L</w:t>
      </w:r>
      <w:r w:rsidR="00D82322">
        <w:rPr>
          <w:rFonts w:hint="eastAsia"/>
        </w:rPr>
        <w:t>3</w:t>
      </w:r>
      <w:r w:rsidR="00D82322">
        <w:t xml:space="preserve"> </w:t>
      </w:r>
      <w:r w:rsidR="00D82322">
        <w:rPr>
          <w:rFonts w:hint="eastAsia"/>
        </w:rPr>
        <w:t>measurement</w:t>
      </w:r>
      <w:r w:rsidR="00D82322">
        <w:t xml:space="preserve"> </w:t>
      </w:r>
      <w:r w:rsidR="00D82322">
        <w:rPr>
          <w:rFonts w:hint="eastAsia"/>
        </w:rPr>
        <w:t>and</w:t>
      </w:r>
      <w:r w:rsidR="00D82322">
        <w:t xml:space="preserve"> </w:t>
      </w:r>
      <w:r w:rsidR="00D82322">
        <w:rPr>
          <w:rFonts w:hint="eastAsia"/>
        </w:rPr>
        <w:t>reporting,</w:t>
      </w:r>
      <w:r w:rsidR="00D82322">
        <w:t xml:space="preserve"> processing of HO command delivered through RRC signalling as well as </w:t>
      </w:r>
      <w:r>
        <w:t>the whole set of protocol re-establishment,</w:t>
      </w:r>
      <w:r>
        <w:rPr>
          <w:rFonts w:hint="eastAsia"/>
        </w:rPr>
        <w:t xml:space="preserve"> </w:t>
      </w:r>
      <w:r>
        <w:t xml:space="preserve">which </w:t>
      </w:r>
      <w:r w:rsidRPr="00881CBB">
        <w:t>leading to long latency, large</w:t>
      </w:r>
      <w:r>
        <w:t xml:space="preserve"> </w:t>
      </w:r>
      <w:r w:rsidRPr="00881CBB">
        <w:t xml:space="preserve">overhead </w:t>
      </w:r>
      <w:r w:rsidR="00D82322">
        <w:rPr>
          <w:rFonts w:hint="eastAsia"/>
        </w:rPr>
        <w:t>and</w:t>
      </w:r>
      <w:r w:rsidR="0010716A">
        <w:t xml:space="preserve"> </w:t>
      </w:r>
      <w:r w:rsidR="0010716A">
        <w:rPr>
          <w:rFonts w:hint="eastAsia"/>
        </w:rPr>
        <w:t>long</w:t>
      </w:r>
      <w:r w:rsidR="0010716A">
        <w:t xml:space="preserve"> </w:t>
      </w:r>
      <w:r w:rsidRPr="00881CBB">
        <w:t>interruption time</w:t>
      </w:r>
      <w:r>
        <w:t xml:space="preserve">. </w:t>
      </w:r>
    </w:p>
    <w:p w14:paraId="6AF2BEA3" w14:textId="0471A91B" w:rsidR="004B4F73" w:rsidRDefault="00F74528" w:rsidP="004B4F73">
      <w:r>
        <w:t>To explore the possible latency reduction for L1/L2 mobility, w</w:t>
      </w:r>
      <w:r w:rsidR="00954BF2">
        <w:t>e review the</w:t>
      </w:r>
      <w:r w:rsidR="000B6C12">
        <w:t xml:space="preserve"> HO latency </w:t>
      </w:r>
      <w:r w:rsidR="00AE5E43">
        <w:rPr>
          <w:rFonts w:hint="eastAsia"/>
        </w:rPr>
        <w:t>taking</w:t>
      </w:r>
      <w:r w:rsidR="0031435F">
        <w:t xml:space="preserve"> traditional HO </w:t>
      </w:r>
      <w:r w:rsidR="00545608">
        <w:t>as baseline</w:t>
      </w:r>
      <w:r w:rsidR="006D0952">
        <w:rPr>
          <w:rFonts w:hint="eastAsia"/>
        </w:rPr>
        <w:t>.</w:t>
      </w:r>
      <w:r w:rsidR="00545608">
        <w:t xml:space="preserve"> </w:t>
      </w:r>
      <w:r w:rsidR="006D0952">
        <w:t>T</w:t>
      </w:r>
      <w:r w:rsidR="0031435F" w:rsidRPr="0031435F">
        <w:t xml:space="preserve">he details of each component contributing to the overall </w:t>
      </w:r>
      <w:r w:rsidR="00545608">
        <w:t>HO latency</w:t>
      </w:r>
      <w:r w:rsidR="0031435F" w:rsidRPr="0031435F">
        <w:t xml:space="preserve"> are outlined</w:t>
      </w:r>
      <w:r w:rsidR="00545608">
        <w:t xml:space="preserve"> as following:</w:t>
      </w:r>
    </w:p>
    <w:p w14:paraId="05354089" w14:textId="433A377B" w:rsidR="00F95765" w:rsidRDefault="00987BB5" w:rsidP="000F5EAE">
      <w:pPr>
        <w:jc w:val="center"/>
        <w:rPr>
          <w:noProof/>
        </w:rPr>
      </w:pPr>
      <w:r w:rsidRPr="007A20CF">
        <w:rPr>
          <w:noProof/>
        </w:rPr>
        <w:object w:dxaOrig="9360" w:dyaOrig="4130" w14:anchorId="51530D0F">
          <v:shape id="_x0000_i1058" type="#_x0000_t75" style="width:351.85pt;height:155.25pt" o:ole="">
            <v:imagedata r:id="rId10" o:title=""/>
          </v:shape>
          <o:OLEObject Type="Embed" ProgID="Mscgen.Chart" ShapeID="_x0000_i1058" DrawAspect="Content" ObjectID="_1721648621" r:id="rId11"/>
        </w:object>
      </w:r>
    </w:p>
    <w:p w14:paraId="2B6F47B8" w14:textId="2523568C" w:rsidR="001F406C" w:rsidRPr="00545608" w:rsidRDefault="001F406C" w:rsidP="000F5EAE">
      <w:pPr>
        <w:jc w:val="center"/>
        <w:rPr>
          <w:b/>
        </w:rPr>
      </w:pPr>
      <w:r w:rsidRPr="00545608">
        <w:rPr>
          <w:rFonts w:hint="eastAsia"/>
          <w:b/>
        </w:rPr>
        <w:t>F</w:t>
      </w:r>
      <w:r w:rsidRPr="00545608">
        <w:rPr>
          <w:b/>
        </w:rPr>
        <w:t>igure</w:t>
      </w:r>
      <w:r w:rsidR="00E06801">
        <w:rPr>
          <w:b/>
        </w:rPr>
        <w:t>2</w:t>
      </w:r>
      <w:r w:rsidRPr="00545608">
        <w:rPr>
          <w:b/>
        </w:rPr>
        <w:t xml:space="preserve">: </w:t>
      </w:r>
      <w:r w:rsidR="00296E30" w:rsidRPr="00545608">
        <w:rPr>
          <w:b/>
        </w:rPr>
        <w:t>Traditional HO procedure</w:t>
      </w:r>
    </w:p>
    <w:p w14:paraId="2BE26C57" w14:textId="523E894A" w:rsidR="009215CA" w:rsidRPr="00115B58" w:rsidRDefault="009215CA" w:rsidP="00315F6C">
      <w:pPr>
        <w:pStyle w:val="afb"/>
        <w:numPr>
          <w:ilvl w:val="0"/>
          <w:numId w:val="13"/>
        </w:numPr>
        <w:tabs>
          <w:tab w:val="num" w:pos="720"/>
        </w:tabs>
        <w:ind w:firstLineChars="0"/>
        <w:rPr>
          <w:b/>
        </w:rPr>
      </w:pPr>
      <w:r w:rsidRPr="00115B58">
        <w:rPr>
          <w:b/>
        </w:rPr>
        <w:t xml:space="preserve">RRC </w:t>
      </w:r>
      <w:r w:rsidR="003E045C" w:rsidRPr="00115B58">
        <w:rPr>
          <w:b/>
        </w:rPr>
        <w:t>Reconfiguration</w:t>
      </w:r>
      <w:r w:rsidR="003E045C">
        <w:rPr>
          <w:b/>
        </w:rPr>
        <w:t xml:space="preserve"> (</w:t>
      </w:r>
      <w:r w:rsidR="001D462F">
        <w:rPr>
          <w:b/>
        </w:rPr>
        <w:t>RRC</w:t>
      </w:r>
      <w:r w:rsidR="00D4760B">
        <w:rPr>
          <w:b/>
        </w:rPr>
        <w:t xml:space="preserve"> processing)</w:t>
      </w:r>
    </w:p>
    <w:p w14:paraId="286314A8" w14:textId="4A4C5962" w:rsidR="009215CA" w:rsidRDefault="009215CA" w:rsidP="009215CA">
      <w:r>
        <w:t>In this step, t</w:t>
      </w:r>
      <w:r w:rsidRPr="001B7475">
        <w:t xml:space="preserve">he UE receives the </w:t>
      </w:r>
      <w:proofErr w:type="spellStart"/>
      <w:r w:rsidRPr="001B7475">
        <w:rPr>
          <w:i/>
          <w:iCs/>
        </w:rPr>
        <w:t>RRCReconfiguration</w:t>
      </w:r>
      <w:proofErr w:type="spellEnd"/>
      <w:r w:rsidRPr="001B7475">
        <w:t xml:space="preserve"> message with necessary parameters (i.e. new C-RNTI, target </w:t>
      </w:r>
      <w:proofErr w:type="spellStart"/>
      <w:r w:rsidR="007A05B9">
        <w:t>g</w:t>
      </w:r>
      <w:r w:rsidRPr="001B7475">
        <w:t>NB</w:t>
      </w:r>
      <w:proofErr w:type="spellEnd"/>
      <w:r w:rsidRPr="001B7475">
        <w:t xml:space="preserve"> security algorithm identifiers, and optionally dedicated RACH preamble, target </w:t>
      </w:r>
      <w:r w:rsidR="00115B58">
        <w:t xml:space="preserve">cell </w:t>
      </w:r>
      <w:r w:rsidRPr="001B7475">
        <w:t xml:space="preserve">SIBs, etc.) and is commanded by the source </w:t>
      </w:r>
      <w:proofErr w:type="spellStart"/>
      <w:r w:rsidR="00C02EA0">
        <w:t>g</w:t>
      </w:r>
      <w:r w:rsidRPr="001B7475">
        <w:t>NB</w:t>
      </w:r>
      <w:proofErr w:type="spellEnd"/>
      <w:r w:rsidRPr="001B7475">
        <w:t xml:space="preserve"> to perform the HO.</w:t>
      </w:r>
      <w:r>
        <w:t xml:space="preserve"> </w:t>
      </w:r>
      <w:r w:rsidRPr="00453146">
        <w:t xml:space="preserve">RRC </w:t>
      </w:r>
      <w:r w:rsidR="005B1B6A">
        <w:t>processing</w:t>
      </w:r>
      <w:r w:rsidR="005B1B6A" w:rsidRPr="00453146">
        <w:t xml:space="preserve"> </w:t>
      </w:r>
      <w:r w:rsidRPr="00453146">
        <w:t xml:space="preserve">delay </w:t>
      </w:r>
      <w:r w:rsidR="00CC1491">
        <w:t>compris</w:t>
      </w:r>
      <w:r w:rsidRPr="00453146">
        <w:t>es</w:t>
      </w:r>
      <w:r w:rsidR="00E70413">
        <w:t xml:space="preserve"> </w:t>
      </w:r>
      <w:r w:rsidR="00EE6DB4">
        <w:t xml:space="preserve">the </w:t>
      </w:r>
      <w:r w:rsidR="005D4317">
        <w:t>handling</w:t>
      </w:r>
      <w:r w:rsidR="00EE6DB4">
        <w:t xml:space="preserve"> of</w:t>
      </w:r>
      <w:r w:rsidR="00EE6DB4">
        <w:rPr>
          <w:rFonts w:hint="eastAsia"/>
        </w:rPr>
        <w:t xml:space="preserve"> </w:t>
      </w:r>
      <w:r w:rsidRPr="00453146">
        <w:t>RRC Reconfiguration</w:t>
      </w:r>
      <w:r w:rsidR="00C50211">
        <w:t xml:space="preserve"> message</w:t>
      </w:r>
      <w:r w:rsidRPr="00453146">
        <w:t xml:space="preserve"> as well as related reconfigurations</w:t>
      </w:r>
      <w:r w:rsidR="00765AC1">
        <w:t xml:space="preserve"> </w:t>
      </w:r>
      <w:r w:rsidR="00765AC1">
        <w:rPr>
          <w:rFonts w:hint="eastAsia"/>
        </w:rPr>
        <w:t>at</w:t>
      </w:r>
      <w:r w:rsidR="00765AC1">
        <w:t xml:space="preserve"> each protocol layer</w:t>
      </w:r>
      <w:r>
        <w:t>, including:</w:t>
      </w:r>
    </w:p>
    <w:p w14:paraId="7C1C3CB5" w14:textId="77777777" w:rsidR="009215CA" w:rsidRPr="00453146" w:rsidRDefault="009215CA" w:rsidP="009215C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146">
        <w:rPr>
          <w:lang w:eastAsia="zh-CN"/>
        </w:rPr>
        <w:t>Layer 2 reset / reconfiguration</w:t>
      </w:r>
    </w:p>
    <w:p w14:paraId="6251D720" w14:textId="77777777" w:rsidR="009215CA" w:rsidRPr="00453146" w:rsidRDefault="009215CA" w:rsidP="009215C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146">
        <w:rPr>
          <w:lang w:eastAsia="zh-CN"/>
        </w:rPr>
        <w:t>Reset MAC.</w:t>
      </w:r>
    </w:p>
    <w:p w14:paraId="78B6CBB3" w14:textId="77777777" w:rsidR="009215CA" w:rsidRPr="00453146" w:rsidRDefault="009215CA" w:rsidP="009215C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3146">
        <w:rPr>
          <w:lang w:eastAsia="zh-CN"/>
        </w:rPr>
        <w:t>Re-establish/reconfigure PDCP and RLC for all RBs that are established.</w:t>
      </w:r>
    </w:p>
    <w:p w14:paraId="17B19382" w14:textId="77777777" w:rsidR="009215CA" w:rsidRPr="00453146" w:rsidRDefault="009215CA" w:rsidP="009215C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Enable integrity protection and ciphering of RRC messages.</w:t>
      </w:r>
    </w:p>
    <w:p w14:paraId="3C839CD6" w14:textId="5572A91A" w:rsidR="0039798D" w:rsidRDefault="0039798D" w:rsidP="00315F6C">
      <w:pPr>
        <w:pStyle w:val="afb"/>
        <w:numPr>
          <w:ilvl w:val="0"/>
          <w:numId w:val="13"/>
        </w:numPr>
        <w:tabs>
          <w:tab w:val="num" w:pos="720"/>
        </w:tabs>
        <w:ind w:firstLineChars="0"/>
        <w:rPr>
          <w:b/>
        </w:rPr>
      </w:pPr>
      <w:r>
        <w:rPr>
          <w:rFonts w:hint="eastAsia"/>
          <w:b/>
        </w:rPr>
        <w:t>U</w:t>
      </w:r>
      <w:r>
        <w:rPr>
          <w:b/>
        </w:rPr>
        <w:t xml:space="preserve">E </w:t>
      </w:r>
      <w:r>
        <w:rPr>
          <w:rFonts w:hint="eastAsia"/>
          <w:b/>
        </w:rPr>
        <w:t>processing</w:t>
      </w:r>
    </w:p>
    <w:p w14:paraId="2ACE2A48" w14:textId="0BC2693E" w:rsidR="0039798D" w:rsidRPr="0039798D" w:rsidRDefault="0039798D" w:rsidP="0039798D">
      <w:r w:rsidRPr="0039798D">
        <w:t xml:space="preserve">UE processing time </w:t>
      </w:r>
      <w:r w:rsidR="008232AF">
        <w:t xml:space="preserve">consists of the delay </w:t>
      </w:r>
      <w:r w:rsidRPr="0039798D">
        <w:t xml:space="preserve">for RF/baseband retuning, target </w:t>
      </w:r>
      <w:r w:rsidR="008B6A8D">
        <w:t>cell</w:t>
      </w:r>
      <w:r w:rsidRPr="0039798D">
        <w:t xml:space="preserve"> specific keys</w:t>
      </w:r>
      <w:r w:rsidR="00DC436B">
        <w:t xml:space="preserve"> </w:t>
      </w:r>
      <w:r w:rsidR="00DC436B" w:rsidRPr="0039798D">
        <w:t>deriv</w:t>
      </w:r>
      <w:r w:rsidR="00DC436B">
        <w:t>ation</w:t>
      </w:r>
      <w:r w:rsidR="00E742FC">
        <w:t xml:space="preserve"> and </w:t>
      </w:r>
      <w:r w:rsidR="008B6A8D">
        <w:t xml:space="preserve">target cell </w:t>
      </w:r>
      <w:r w:rsidRPr="0039798D">
        <w:t xml:space="preserve">security algorithm </w:t>
      </w:r>
      <w:r w:rsidR="008B6A8D">
        <w:t>configuration</w:t>
      </w:r>
      <w:r w:rsidR="00077CC5">
        <w:t>.</w:t>
      </w:r>
    </w:p>
    <w:p w14:paraId="242BDCF1" w14:textId="705D0B33" w:rsidR="009215CA" w:rsidRPr="0094135F" w:rsidRDefault="009215CA" w:rsidP="00315F6C">
      <w:pPr>
        <w:pStyle w:val="afb"/>
        <w:numPr>
          <w:ilvl w:val="0"/>
          <w:numId w:val="13"/>
        </w:numPr>
        <w:tabs>
          <w:tab w:val="num" w:pos="720"/>
        </w:tabs>
        <w:ind w:firstLineChars="0"/>
        <w:rPr>
          <w:b/>
        </w:rPr>
      </w:pPr>
      <w:r w:rsidRPr="0094135F">
        <w:rPr>
          <w:b/>
        </w:rPr>
        <w:t>Synchronization</w:t>
      </w:r>
    </w:p>
    <w:p w14:paraId="41C7C62B" w14:textId="23F587BB" w:rsidR="009215CA" w:rsidRPr="00206347" w:rsidRDefault="009215CA" w:rsidP="009215CA">
      <w:pPr>
        <w:rPr>
          <w:rFonts w:eastAsia="Malgun Gothic"/>
          <w:lang w:eastAsia="ko-KR"/>
        </w:rPr>
      </w:pPr>
      <w:r w:rsidRPr="00453146">
        <w:t>After receiving handover command (</w:t>
      </w:r>
      <w:r>
        <w:t>i.e.,</w:t>
      </w:r>
      <w:r w:rsidR="00CC1491">
        <w:t xml:space="preserve"> </w:t>
      </w:r>
      <w:proofErr w:type="spellStart"/>
      <w:r w:rsidRPr="00453146">
        <w:rPr>
          <w:i/>
          <w:iCs/>
        </w:rPr>
        <w:t>RRCReconfiguration</w:t>
      </w:r>
      <w:proofErr w:type="spellEnd"/>
      <w:r w:rsidRPr="00453146">
        <w:t xml:space="preserve"> message), </w:t>
      </w:r>
      <w:r>
        <w:t xml:space="preserve">the </w:t>
      </w:r>
      <w:r w:rsidRPr="00453146">
        <w:t xml:space="preserve">UE </w:t>
      </w:r>
      <w:r>
        <w:rPr>
          <w:rFonts w:eastAsia="Malgun Gothic" w:hint="eastAsia"/>
          <w:lang w:eastAsia="ko-KR"/>
        </w:rPr>
        <w:t xml:space="preserve">may </w:t>
      </w:r>
      <w:r w:rsidRPr="00453146">
        <w:t>perform the following</w:t>
      </w:r>
      <w:r>
        <w:t xml:space="preserve"> step</w:t>
      </w:r>
      <w:r w:rsidR="002C1CFB">
        <w:t>s</w:t>
      </w:r>
      <w:r w:rsidRPr="00453146">
        <w:t>:</w:t>
      </w:r>
    </w:p>
    <w:p w14:paraId="5B9DE275" w14:textId="4FE9771B" w:rsidR="009215CA" w:rsidRDefault="009215CA" w:rsidP="00315F6C">
      <w:pPr>
        <w:pStyle w:val="B1"/>
        <w:numPr>
          <w:ilvl w:val="0"/>
          <w:numId w:val="14"/>
        </w:numPr>
      </w:pPr>
      <w:r w:rsidRPr="00453146">
        <w:lastRenderedPageBreak/>
        <w:t xml:space="preserve">Target cell </w:t>
      </w:r>
      <w:r w:rsidR="00452AB6" w:rsidRPr="00453146">
        <w:t>search</w:t>
      </w:r>
      <w:r w:rsidR="00452AB6">
        <w:t xml:space="preserve"> (</w:t>
      </w:r>
      <w:r w:rsidR="00883593">
        <w:rPr>
          <w:rFonts w:hint="eastAsia"/>
        </w:rPr>
        <w:t>D</w:t>
      </w:r>
      <w:r w:rsidR="00883593">
        <w:t>L synchronization)</w:t>
      </w:r>
    </w:p>
    <w:p w14:paraId="5CB81029" w14:textId="23FB408E" w:rsidR="00866DEA" w:rsidRPr="00453146" w:rsidRDefault="00B8702C" w:rsidP="00047E9E">
      <w:pPr>
        <w:pStyle w:val="B1"/>
        <w:ind w:leftChars="350" w:left="700" w:firstLine="0"/>
        <w:rPr>
          <w:lang w:eastAsia="zh-CN"/>
        </w:rPr>
      </w:pPr>
      <w:r>
        <w:t xml:space="preserve">Upon HO command is received, </w:t>
      </w:r>
      <w:r w:rsidR="00783C99" w:rsidRPr="00783C99">
        <w:rPr>
          <w:rFonts w:hint="eastAsia"/>
        </w:rPr>
        <w:t xml:space="preserve">UE </w:t>
      </w:r>
      <w:r w:rsidR="00783C99">
        <w:t xml:space="preserve">is required </w:t>
      </w:r>
      <w:r w:rsidR="00783C99" w:rsidRPr="00783C99">
        <w:rPr>
          <w:rFonts w:hint="eastAsia"/>
        </w:rPr>
        <w:t xml:space="preserve">to </w:t>
      </w:r>
      <w:r w:rsidR="00397B6D">
        <w:t xml:space="preserve">start synchronizing to the DL of target cell, i.e., </w:t>
      </w:r>
      <w:r w:rsidR="00783C99" w:rsidRPr="00783C99">
        <w:rPr>
          <w:rFonts w:hint="eastAsia"/>
        </w:rPr>
        <w:t xml:space="preserve">acquire time and frequency synchronization with a cell and detect the physical layer Cell ID of the cell. </w:t>
      </w:r>
      <w:proofErr w:type="spellStart"/>
      <w:r w:rsidR="008C512E" w:rsidRPr="008C512E">
        <w:t>Tsearch</w:t>
      </w:r>
      <w:proofErr w:type="spellEnd"/>
      <w:r w:rsidR="008C512E" w:rsidRPr="008C512E">
        <w:t xml:space="preserve"> is the time required to search the target cell </w:t>
      </w:r>
      <w:r w:rsidR="00434CA8">
        <w:rPr>
          <w:rFonts w:hint="eastAsia"/>
          <w:lang w:eastAsia="zh-CN"/>
        </w:rPr>
        <w:t>if</w:t>
      </w:r>
      <w:r w:rsidR="008C512E" w:rsidRPr="008C512E">
        <w:t xml:space="preserve"> the target cell is not already known when the handover command is received by the UE.</w:t>
      </w:r>
      <w:r w:rsidR="00D3346B" w:rsidRPr="00D3346B">
        <w:t xml:space="preserve"> If the target cell is known, then </w:t>
      </w:r>
      <w:proofErr w:type="spellStart"/>
      <w:r w:rsidR="00D3346B" w:rsidRPr="00D3346B">
        <w:t>Tsearch</w:t>
      </w:r>
      <w:proofErr w:type="spellEnd"/>
      <w:r w:rsidR="00D3346B" w:rsidRPr="00D3346B">
        <w:t xml:space="preserve"> = 0 </w:t>
      </w:r>
      <w:proofErr w:type="spellStart"/>
      <w:r w:rsidR="00D3346B" w:rsidRPr="00D3346B">
        <w:t>ms</w:t>
      </w:r>
      <w:proofErr w:type="spellEnd"/>
      <w:r w:rsidR="00D3346B" w:rsidRPr="00D3346B">
        <w:t>.</w:t>
      </w:r>
    </w:p>
    <w:p w14:paraId="160CBBCC" w14:textId="78E857AE" w:rsidR="009215CA" w:rsidRDefault="009215CA" w:rsidP="00315F6C">
      <w:pPr>
        <w:pStyle w:val="B1"/>
        <w:numPr>
          <w:ilvl w:val="0"/>
          <w:numId w:val="14"/>
        </w:numPr>
      </w:pPr>
      <w:r w:rsidRPr="00453146">
        <w:t xml:space="preserve">RACH procedure </w:t>
      </w:r>
      <w:r w:rsidR="00883593">
        <w:t>(UL synchronization)</w:t>
      </w:r>
    </w:p>
    <w:p w14:paraId="706AE17E" w14:textId="7425AFE7" w:rsidR="001E28F4" w:rsidRDefault="00785282" w:rsidP="002A3CFB">
      <w:pPr>
        <w:pStyle w:val="B1"/>
        <w:ind w:leftChars="350" w:left="700" w:firstLine="0"/>
      </w:pPr>
      <w:r>
        <w:t xml:space="preserve">UE </w:t>
      </w:r>
      <w:r>
        <w:rPr>
          <w:rFonts w:hint="eastAsia"/>
        </w:rPr>
        <w:t>performs</w:t>
      </w:r>
      <w:r>
        <w:t xml:space="preserve"> RACH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target</w:t>
      </w:r>
      <w:r>
        <w:t xml:space="preserve"> </w:t>
      </w:r>
      <w:r>
        <w:rPr>
          <w:rFonts w:hint="eastAsia"/>
        </w:rPr>
        <w:t>cell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 w:rsidR="00E47ABD">
        <w:t xml:space="preserve">UL </w:t>
      </w:r>
      <w:r w:rsidR="0039581C">
        <w:t>synchronization after</w:t>
      </w:r>
      <w:r w:rsidR="00593AC1">
        <w:t xml:space="preserve"> DL synchro</w:t>
      </w:r>
      <w:r w:rsidR="0039581C">
        <w:t xml:space="preserve">nization procedure. </w:t>
      </w:r>
      <w:r w:rsidR="006018F1">
        <w:t>RACH procedure</w:t>
      </w:r>
      <w:r w:rsidR="00501DF9">
        <w:t xml:space="preserve"> related</w:t>
      </w:r>
      <w:r w:rsidR="00E42041">
        <w:t xml:space="preserve"> latency may</w:t>
      </w:r>
      <w:r w:rsidR="00043839">
        <w:t xml:space="preserve"> </w:t>
      </w:r>
      <w:r w:rsidR="00403CE6">
        <w:t>be ownin</w:t>
      </w:r>
      <w:r w:rsidR="00043839">
        <w:t>g</w:t>
      </w:r>
      <w:r w:rsidR="00C74B02">
        <w:t xml:space="preserve"> to</w:t>
      </w:r>
      <w:r w:rsidR="00E42041">
        <w:t xml:space="preserve"> the </w:t>
      </w:r>
      <w:r w:rsidR="006018F1">
        <w:t xml:space="preserve">available PRACH resource selection, </w:t>
      </w:r>
      <w:r w:rsidR="00DF167E">
        <w:t>Msg1</w:t>
      </w:r>
      <w:r w:rsidR="000C3034">
        <w:t>-</w:t>
      </w:r>
      <w:r w:rsidR="00DF167E">
        <w:t>Msg4 transmission</w:t>
      </w:r>
      <w:r w:rsidR="006B2D47">
        <w:t>, contention</w:t>
      </w:r>
      <w:r w:rsidR="000C3034">
        <w:t>-based</w:t>
      </w:r>
      <w:r w:rsidR="006B2D47">
        <w:t xml:space="preserve"> </w:t>
      </w:r>
      <w:r w:rsidR="000C3034">
        <w:t>RACH opportunity, etc.</w:t>
      </w:r>
      <w:r w:rsidR="00DF167E">
        <w:t xml:space="preserve"> </w:t>
      </w:r>
      <w:r w:rsidR="006018F1">
        <w:t xml:space="preserve"> </w:t>
      </w:r>
    </w:p>
    <w:p w14:paraId="7EFC4F85" w14:textId="055B28B9" w:rsidR="003E1DC6" w:rsidRPr="00753169" w:rsidRDefault="00A16489" w:rsidP="00626308">
      <w:pPr>
        <w:pStyle w:val="Observation"/>
        <w:spacing w:beforeLines="50" w:before="120"/>
        <w:ind w:left="1701" w:hanging="1701"/>
      </w:pPr>
      <w:bookmarkStart w:id="3" w:name="_Toc110265482"/>
      <w:bookmarkStart w:id="4" w:name="_Toc110412154"/>
      <w:bookmarkStart w:id="5" w:name="_Toc110413302"/>
      <w:bookmarkStart w:id="6" w:name="_Toc110414097"/>
      <w:bookmarkStart w:id="7" w:name="_Toc110415040"/>
      <w:bookmarkStart w:id="8" w:name="_Toc110949489"/>
      <w:bookmarkStart w:id="9" w:name="_Toc110949498"/>
      <w:bookmarkStart w:id="10" w:name="_Toc111032516"/>
      <w:r>
        <w:t xml:space="preserve">Traditional </w:t>
      </w:r>
      <w:r w:rsidR="00626308">
        <w:t>HO</w:t>
      </w:r>
      <w:r w:rsidR="00D17319">
        <w:t xml:space="preserve"> </w:t>
      </w:r>
      <w:r w:rsidR="00D17319">
        <w:rPr>
          <w:rFonts w:hint="eastAsia"/>
        </w:rPr>
        <w:t>latency</w:t>
      </w:r>
      <w:r w:rsidR="00D17319">
        <w:t xml:space="preserve"> </w:t>
      </w:r>
      <w:r w:rsidR="00D17319">
        <w:rPr>
          <w:rFonts w:hint="eastAsia"/>
        </w:rPr>
        <w:t>consist</w:t>
      </w:r>
      <w:r w:rsidR="00626308">
        <w:t xml:space="preserve">s of </w:t>
      </w:r>
      <w:r w:rsidR="00626308" w:rsidRPr="00626308">
        <w:t>RRC processing</w:t>
      </w:r>
      <w:r>
        <w:rPr>
          <w:rFonts w:hint="eastAsia"/>
        </w:rPr>
        <w:t>,</w:t>
      </w:r>
      <w:r>
        <w:t xml:space="preserve"> </w:t>
      </w:r>
      <w:r w:rsidR="00626308">
        <w:t xml:space="preserve">UE </w:t>
      </w:r>
      <w:r w:rsidR="00626308">
        <w:rPr>
          <w:rFonts w:hint="eastAsia"/>
        </w:rPr>
        <w:t>processing</w:t>
      </w:r>
      <w:r w:rsidR="00F3441F">
        <w:t xml:space="preserve">, DL and UL </w:t>
      </w:r>
      <w:r w:rsidR="00626308">
        <w:rPr>
          <w:rFonts w:hint="eastAsia"/>
        </w:rPr>
        <w:t>synchronization</w:t>
      </w:r>
      <w:r w:rsidR="00626308">
        <w:t xml:space="preserve"> </w:t>
      </w:r>
      <w:r w:rsidR="00626308">
        <w:rPr>
          <w:rFonts w:hint="eastAsia"/>
        </w:rPr>
        <w:t>procedure</w:t>
      </w:r>
      <w:r w:rsidR="00626308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66F193" w14:textId="0B8624D6" w:rsidR="00187D8A" w:rsidRDefault="001F2302" w:rsidP="00162501">
      <w:pPr>
        <w:pStyle w:val="2"/>
      </w:pPr>
      <w:r>
        <w:t>Possible enhancement</w:t>
      </w:r>
      <w:r w:rsidR="00E40B66">
        <w:rPr>
          <w:rFonts w:hint="eastAsia"/>
        </w:rPr>
        <w:t>s</w:t>
      </w:r>
      <w:r>
        <w:t xml:space="preserve"> for L1/L2 mobility</w:t>
      </w:r>
    </w:p>
    <w:p w14:paraId="1548980A" w14:textId="5C78C989" w:rsidR="003877DD" w:rsidRPr="003877DD" w:rsidRDefault="004C7B85" w:rsidP="00A55477">
      <w:r>
        <w:t>With the HO latency co</w:t>
      </w:r>
      <w:r w:rsidR="00BA17E3">
        <w:t>m</w:t>
      </w:r>
      <w:r>
        <w:t>ponents</w:t>
      </w:r>
      <w:r w:rsidR="00660137">
        <w:t xml:space="preserve"> summarized</w:t>
      </w:r>
      <w:r>
        <w:t xml:space="preserve"> </w:t>
      </w:r>
      <w:r w:rsidR="00B76C86">
        <w:t>in section 2.1</w:t>
      </w:r>
      <w:r>
        <w:t xml:space="preserve">, </w:t>
      </w:r>
      <w:r w:rsidR="00BA17E3">
        <w:t xml:space="preserve">we </w:t>
      </w:r>
      <w:r w:rsidR="00A55477">
        <w:t>try to analys</w:t>
      </w:r>
      <w:r w:rsidR="00E40B66">
        <w:rPr>
          <w:rFonts w:hint="eastAsia"/>
        </w:rPr>
        <w:t>e</w:t>
      </w:r>
      <w:r w:rsidR="00A55477">
        <w:t xml:space="preserve"> the possible</w:t>
      </w:r>
      <w:r w:rsidR="00E40B66">
        <w:t xml:space="preserve"> </w:t>
      </w:r>
      <w:r w:rsidR="00E40B66">
        <w:rPr>
          <w:rFonts w:hint="eastAsia"/>
        </w:rPr>
        <w:t>improvements</w:t>
      </w:r>
      <w:r w:rsidR="00E40B66">
        <w:t xml:space="preserve"> </w:t>
      </w:r>
      <w:r w:rsidR="00E40B66">
        <w:rPr>
          <w:rFonts w:hint="eastAsia"/>
        </w:rPr>
        <w:t>to</w:t>
      </w:r>
      <w:r w:rsidR="00E40B66">
        <w:t xml:space="preserve"> </w:t>
      </w:r>
      <w:r w:rsidR="00E40B66">
        <w:rPr>
          <w:rFonts w:hint="eastAsia"/>
        </w:rPr>
        <w:t>reduce</w:t>
      </w:r>
      <w:r w:rsidR="00A55477">
        <w:t xml:space="preserve"> latency for L1/L2 mobility</w:t>
      </w:r>
      <w:r w:rsidR="00B76C86">
        <w:t>.</w:t>
      </w:r>
    </w:p>
    <w:p w14:paraId="5DED3060" w14:textId="42287901" w:rsidR="00141434" w:rsidRDefault="00DB7820" w:rsidP="003877DD">
      <w:pPr>
        <w:pStyle w:val="3"/>
      </w:pPr>
      <w:r>
        <w:rPr>
          <w:rFonts w:hint="eastAsia"/>
        </w:rPr>
        <w:t>H</w:t>
      </w:r>
      <w:r>
        <w:t>O</w:t>
      </w:r>
      <w:r w:rsidR="00710B5E">
        <w:t xml:space="preserve"> command </w:t>
      </w:r>
    </w:p>
    <w:p w14:paraId="32C13056" w14:textId="60325C9E" w:rsidR="00141434" w:rsidRDefault="00141434" w:rsidP="00141434">
      <w:pPr>
        <w:rPr>
          <w:bCs/>
        </w:rPr>
      </w:pPr>
      <w:r w:rsidRPr="004369F3">
        <w:rPr>
          <w:bCs/>
        </w:rPr>
        <w:t xml:space="preserve">The </w:t>
      </w:r>
      <w:r w:rsidR="00FB75AD">
        <w:rPr>
          <w:bCs/>
        </w:rPr>
        <w:t>principle</w:t>
      </w:r>
      <w:r w:rsidRPr="004369F3">
        <w:rPr>
          <w:bCs/>
        </w:rPr>
        <w:t xml:space="preserve">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 xml:space="preserve">e </w:t>
      </w:r>
      <w:r w:rsidR="00565C6A">
        <w:rPr>
          <w:bCs/>
          <w:lang w:val="en-US"/>
        </w:rPr>
        <w:t>dynamic switch</w:t>
      </w:r>
      <w:r w:rsidR="00FB75AD">
        <w:rPr>
          <w:bCs/>
          <w:lang w:val="en-US"/>
        </w:rPr>
        <w:t xml:space="preserve"> among candidate</w:t>
      </w:r>
      <w:r w:rsidR="00565C6A">
        <w:rPr>
          <w:bCs/>
          <w:lang w:val="en-US"/>
        </w:rPr>
        <w:t xml:space="preserve"> </w:t>
      </w:r>
      <w:r>
        <w:rPr>
          <w:bCs/>
        </w:rPr>
        <w:t>serving cell</w:t>
      </w:r>
      <w:r w:rsidR="00FB75AD">
        <w:rPr>
          <w:bCs/>
        </w:rPr>
        <w:t>s</w:t>
      </w:r>
      <w:r>
        <w:rPr>
          <w:bCs/>
        </w:rPr>
        <w:t xml:space="preserve"> </w:t>
      </w:r>
      <w:r w:rsidR="00FB75AD">
        <w:rPr>
          <w:bCs/>
        </w:rPr>
        <w:t>based on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 w:rsidR="00D17923">
        <w:rPr>
          <w:bCs/>
        </w:rPr>
        <w:t xml:space="preserve">. </w:t>
      </w:r>
      <w:r w:rsidR="00ED2722">
        <w:rPr>
          <w:bCs/>
        </w:rPr>
        <w:t xml:space="preserve">With pre-configured candidate cells, </w:t>
      </w:r>
      <w:r w:rsidR="00D17923">
        <w:rPr>
          <w:bCs/>
        </w:rPr>
        <w:t xml:space="preserve">L1/L2 signalling </w:t>
      </w:r>
      <w:r w:rsidR="001977B5">
        <w:rPr>
          <w:bCs/>
        </w:rPr>
        <w:t>trigged</w:t>
      </w:r>
      <w:r w:rsidR="00D17923">
        <w:rPr>
          <w:bCs/>
        </w:rPr>
        <w:t xml:space="preserve"> cell switch</w:t>
      </w:r>
      <w:r w:rsidR="005446DE">
        <w:rPr>
          <w:bCs/>
        </w:rPr>
        <w:t xml:space="preserve"> </w:t>
      </w:r>
      <w:r w:rsidR="003F6032">
        <w:rPr>
          <w:bCs/>
        </w:rPr>
        <w:t>is much efficiency</w:t>
      </w:r>
      <w:r w:rsidR="008E6683">
        <w:rPr>
          <w:bCs/>
        </w:rPr>
        <w:t xml:space="preserve"> </w:t>
      </w:r>
      <w:r w:rsidR="00A3695D">
        <w:rPr>
          <w:bCs/>
        </w:rPr>
        <w:t>in contrast</w:t>
      </w:r>
      <w:r w:rsidR="008E6683">
        <w:rPr>
          <w:bCs/>
        </w:rPr>
        <w:t xml:space="preserve"> to</w:t>
      </w:r>
      <w:r w:rsidR="00ED2722">
        <w:rPr>
          <w:bCs/>
        </w:rPr>
        <w:t xml:space="preserve"> </w:t>
      </w:r>
      <w:r w:rsidR="008E6683">
        <w:rPr>
          <w:bCs/>
        </w:rPr>
        <w:t>traditional HO</w:t>
      </w:r>
      <w:r w:rsidR="003F6032">
        <w:rPr>
          <w:bCs/>
        </w:rPr>
        <w:t xml:space="preserve"> preparation</w:t>
      </w:r>
      <w:r w:rsidR="00F76D29">
        <w:rPr>
          <w:bCs/>
        </w:rPr>
        <w:t xml:space="preserve">, </w:t>
      </w:r>
      <w:r w:rsidR="00E301F0">
        <w:rPr>
          <w:bCs/>
        </w:rPr>
        <w:t>since the</w:t>
      </w:r>
      <w:r w:rsidR="00B86F08">
        <w:rPr>
          <w:bCs/>
        </w:rPr>
        <w:t xml:space="preserve"> </w:t>
      </w:r>
      <w:r w:rsidR="00E301F0">
        <w:rPr>
          <w:bCs/>
        </w:rPr>
        <w:t>propagation delay of HO command can be reduced by replacing RRC reconfiguration message with L1/L2 signalling</w:t>
      </w:r>
      <w:r w:rsidR="00B86F08">
        <w:rPr>
          <w:bCs/>
        </w:rPr>
        <w:t xml:space="preserve">, </w:t>
      </w:r>
      <w:r w:rsidR="00417DB0">
        <w:rPr>
          <w:bCs/>
        </w:rPr>
        <w:t>which avoids HO failure</w:t>
      </w:r>
      <w:r w:rsidR="00700A67">
        <w:rPr>
          <w:bCs/>
        </w:rPr>
        <w:t xml:space="preserve"> caused by the overdue HO command.</w:t>
      </w:r>
      <w:r w:rsidR="00700A67">
        <w:rPr>
          <w:rFonts w:hint="eastAsia"/>
          <w:bCs/>
        </w:rPr>
        <w:t xml:space="preserve"> </w:t>
      </w:r>
    </w:p>
    <w:p w14:paraId="35E900C4" w14:textId="20D86929" w:rsidR="00D51BC4" w:rsidRPr="00593F30" w:rsidRDefault="00A13CA1" w:rsidP="00593F30">
      <w:pPr>
        <w:pStyle w:val="Observation"/>
        <w:spacing w:beforeLines="50" w:before="120"/>
        <w:ind w:left="1701" w:hanging="1701"/>
      </w:pPr>
      <w:bookmarkStart w:id="11" w:name="_Toc110257302"/>
      <w:bookmarkStart w:id="12" w:name="_Toc110261683"/>
      <w:bookmarkStart w:id="13" w:name="_Toc110265483"/>
      <w:bookmarkStart w:id="14" w:name="_Toc110412155"/>
      <w:bookmarkStart w:id="15" w:name="_Toc110413303"/>
      <w:bookmarkStart w:id="16" w:name="_Toc110414098"/>
      <w:bookmarkStart w:id="17" w:name="_Toc110415041"/>
      <w:bookmarkStart w:id="18" w:name="_Toc110949490"/>
      <w:bookmarkStart w:id="19" w:name="_Toc110949499"/>
      <w:bookmarkStart w:id="20" w:name="_Toc111032517"/>
      <w:r>
        <w:t xml:space="preserve">Compared with RRC reconfiguration message, </w:t>
      </w:r>
      <w:r w:rsidR="00D51BC4" w:rsidRPr="00593F30">
        <w:t xml:space="preserve">L1/L2 </w:t>
      </w:r>
      <w:r w:rsidR="002C7304">
        <w:t>signalling</w:t>
      </w:r>
      <w:r w:rsidR="00D51BC4" w:rsidRPr="00593F30">
        <w:t xml:space="preserve"> reduces the </w:t>
      </w:r>
      <w:r w:rsidR="002C7304">
        <w:t>propagation</w:t>
      </w:r>
      <w:r w:rsidR="00593F30" w:rsidRPr="00593F30">
        <w:t xml:space="preserve"> </w:t>
      </w:r>
      <w:r w:rsidR="002C7304">
        <w:t>delay of HO command</w:t>
      </w:r>
      <w:r w:rsidR="00593F30"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9CDF209" w14:textId="30A9A0A6" w:rsidR="00DA0DE7" w:rsidRDefault="001D131D" w:rsidP="00141434">
      <w:pPr>
        <w:rPr>
          <w:bCs/>
        </w:rPr>
      </w:pPr>
      <w:r>
        <w:rPr>
          <w:bCs/>
        </w:rPr>
        <w:t xml:space="preserve">As UE is pre-configured with multiple L1/L2 mobility candidate cells, </w:t>
      </w:r>
      <w:r w:rsidR="003F4FA1">
        <w:rPr>
          <w:bCs/>
        </w:rPr>
        <w:t xml:space="preserve">the </w:t>
      </w:r>
      <w:r w:rsidR="0023469C">
        <w:rPr>
          <w:bCs/>
        </w:rPr>
        <w:t xml:space="preserve">L1/L2 </w:t>
      </w:r>
      <w:r w:rsidR="003F4FA1">
        <w:rPr>
          <w:bCs/>
        </w:rPr>
        <w:t>si</w:t>
      </w:r>
      <w:r w:rsidR="00396D54">
        <w:rPr>
          <w:bCs/>
        </w:rPr>
        <w:t>gnal</w:t>
      </w:r>
      <w:r w:rsidR="003F4FA1">
        <w:rPr>
          <w:bCs/>
        </w:rPr>
        <w:t>ling</w:t>
      </w:r>
      <w:r w:rsidR="0023469C">
        <w:rPr>
          <w:bCs/>
        </w:rPr>
        <w:t>-based HO command</w:t>
      </w:r>
      <w:r w:rsidR="003F4FA1">
        <w:rPr>
          <w:bCs/>
        </w:rPr>
        <w:t xml:space="preserve"> </w:t>
      </w:r>
      <w:r w:rsidR="008A2896">
        <w:rPr>
          <w:bCs/>
        </w:rPr>
        <w:t>just</w:t>
      </w:r>
      <w:r w:rsidR="00633782">
        <w:rPr>
          <w:bCs/>
        </w:rPr>
        <w:t xml:space="preserve"> needs to carry</w:t>
      </w:r>
      <w:r w:rsidR="003F4FA1" w:rsidRPr="003F4FA1">
        <w:t xml:space="preserve"> </w:t>
      </w:r>
      <w:r w:rsidR="003F4FA1" w:rsidRPr="003F4FA1">
        <w:rPr>
          <w:bCs/>
        </w:rPr>
        <w:t>simplif</w:t>
      </w:r>
      <w:r w:rsidR="003F4FA1">
        <w:rPr>
          <w:bCs/>
        </w:rPr>
        <w:t>ied</w:t>
      </w:r>
      <w:r w:rsidR="00633782">
        <w:rPr>
          <w:bCs/>
        </w:rPr>
        <w:t xml:space="preserve"> information</w:t>
      </w:r>
      <w:r w:rsidR="003C1CD9">
        <w:rPr>
          <w:bCs/>
        </w:rPr>
        <w:t xml:space="preserve">. </w:t>
      </w:r>
      <w:r w:rsidR="00D940F9">
        <w:rPr>
          <w:bCs/>
        </w:rPr>
        <w:t>For example, target cell</w:t>
      </w:r>
      <w:bookmarkStart w:id="21" w:name="_Hlk110414091"/>
      <w:r w:rsidR="007B6A96">
        <w:rPr>
          <w:bCs/>
        </w:rPr>
        <w:t xml:space="preserve">/cell </w:t>
      </w:r>
      <w:r w:rsidR="0065652A">
        <w:rPr>
          <w:bCs/>
        </w:rPr>
        <w:t>group</w:t>
      </w:r>
      <w:bookmarkEnd w:id="21"/>
      <w:r w:rsidR="0065652A">
        <w:rPr>
          <w:bCs/>
        </w:rPr>
        <w:t xml:space="preserve"> index associated with a candidate cel</w:t>
      </w:r>
      <w:r w:rsidR="008C65AB">
        <w:rPr>
          <w:bCs/>
        </w:rPr>
        <w:t>l/cell group</w:t>
      </w:r>
      <w:r w:rsidR="00CA48A3">
        <w:rPr>
          <w:bCs/>
        </w:rPr>
        <w:t xml:space="preserve"> configuration</w:t>
      </w:r>
      <w:r w:rsidR="0065652A">
        <w:rPr>
          <w:bCs/>
        </w:rPr>
        <w:t xml:space="preserve"> </w:t>
      </w:r>
      <w:r w:rsidR="00265199">
        <w:rPr>
          <w:bCs/>
        </w:rPr>
        <w:t>is carried</w:t>
      </w:r>
      <w:r w:rsidR="00643FCD">
        <w:rPr>
          <w:bCs/>
        </w:rPr>
        <w:t xml:space="preserve"> at the least.</w:t>
      </w:r>
      <w:r w:rsidR="00CA48A3">
        <w:rPr>
          <w:bCs/>
        </w:rPr>
        <w:t xml:space="preserve"> In addition, TCI state, TA information</w:t>
      </w:r>
      <w:r w:rsidR="001C10C5">
        <w:rPr>
          <w:bCs/>
        </w:rPr>
        <w:t xml:space="preserve"> as well as C-RNTI can also be carried in L1/L2 HO </w:t>
      </w:r>
      <w:r w:rsidR="00266C82">
        <w:rPr>
          <w:bCs/>
        </w:rPr>
        <w:t>command.</w:t>
      </w:r>
    </w:p>
    <w:p w14:paraId="1CFD75FA" w14:textId="31607ECC" w:rsidR="003877DD" w:rsidRDefault="003877DD" w:rsidP="003877DD">
      <w:pPr>
        <w:pStyle w:val="3"/>
      </w:pPr>
      <w:r>
        <w:t>RRC processing</w:t>
      </w:r>
    </w:p>
    <w:p w14:paraId="51632B51" w14:textId="78F4741D" w:rsidR="005C4D4A" w:rsidRDefault="00020424" w:rsidP="005C4D4A">
      <w:pPr>
        <w:rPr>
          <w:bCs/>
        </w:rPr>
      </w:pPr>
      <w:r w:rsidRPr="004369F3">
        <w:rPr>
          <w:bCs/>
        </w:rPr>
        <w:t>L1/L2 mobility</w:t>
      </w:r>
      <w:r>
        <w:rPr>
          <w:bCs/>
        </w:rPr>
        <w:t xml:space="preserve"> focus on the </w:t>
      </w:r>
      <w:r w:rsidRPr="00020424">
        <w:rPr>
          <w:bCs/>
        </w:rPr>
        <w:t>intra-CU</w:t>
      </w:r>
      <w:r>
        <w:rPr>
          <w:bCs/>
        </w:rPr>
        <w:t xml:space="preserve"> scenario</w:t>
      </w:r>
      <w:r w:rsidR="007D106F">
        <w:rPr>
          <w:bCs/>
        </w:rPr>
        <w:t xml:space="preserve"> </w:t>
      </w:r>
      <w:r w:rsidR="007D106F">
        <w:rPr>
          <w:rFonts w:hint="eastAsia"/>
          <w:bCs/>
        </w:rPr>
        <w:t>and</w:t>
      </w:r>
      <w:r w:rsidR="007D106F">
        <w:rPr>
          <w:bCs/>
        </w:rPr>
        <w:t xml:space="preserve"> </w:t>
      </w:r>
      <w:r w:rsidR="007D106F">
        <w:rPr>
          <w:rFonts w:hint="eastAsia"/>
          <w:bCs/>
        </w:rPr>
        <w:t>both</w:t>
      </w:r>
      <w:r w:rsidR="007D106F">
        <w:rPr>
          <w:bCs/>
        </w:rPr>
        <w:t xml:space="preserve"> i</w:t>
      </w:r>
      <w:r w:rsidR="007D106F" w:rsidRPr="007D106F">
        <w:rPr>
          <w:bCs/>
        </w:rPr>
        <w:t>ntra-DU case and intra-CU inter-DU case</w:t>
      </w:r>
      <w:r w:rsidR="000E2E3D">
        <w:rPr>
          <w:bCs/>
        </w:rPr>
        <w:t>s</w:t>
      </w:r>
      <w:r w:rsidR="007D106F">
        <w:rPr>
          <w:bCs/>
        </w:rPr>
        <w:t xml:space="preserve"> are considered.</w:t>
      </w:r>
      <w:r w:rsidR="009C75AB">
        <w:rPr>
          <w:bCs/>
        </w:rPr>
        <w:t xml:space="preserve"> As key refresh is </w:t>
      </w:r>
      <w:r w:rsidR="000E2E3D">
        <w:rPr>
          <w:bCs/>
        </w:rPr>
        <w:t xml:space="preserve">not </w:t>
      </w:r>
      <w:r w:rsidR="009C75AB">
        <w:rPr>
          <w:bCs/>
        </w:rPr>
        <w:t>mandatory for intra-CU case, PDCP re-establishment can be omitted for L1/L2 mobility.</w:t>
      </w:r>
      <w:r w:rsidR="00DA4438">
        <w:rPr>
          <w:bCs/>
        </w:rPr>
        <w:t xml:space="preserve"> </w:t>
      </w:r>
      <w:r w:rsidR="001B116F">
        <w:rPr>
          <w:bCs/>
        </w:rPr>
        <w:t xml:space="preserve">And </w:t>
      </w:r>
      <w:r w:rsidR="00DA4438">
        <w:rPr>
          <w:bCs/>
        </w:rPr>
        <w:t>the remaining protocol handling</w:t>
      </w:r>
      <w:r w:rsidR="001B116F">
        <w:rPr>
          <w:bCs/>
        </w:rPr>
        <w:t xml:space="preserve">s may </w:t>
      </w:r>
      <w:r w:rsidR="00017C53">
        <w:rPr>
          <w:bCs/>
        </w:rPr>
        <w:t>differ</w:t>
      </w:r>
      <w:r w:rsidR="001B116F">
        <w:rPr>
          <w:bCs/>
        </w:rPr>
        <w:t xml:space="preserve"> among different scenario</w:t>
      </w:r>
      <w:r w:rsidR="00B74AB3">
        <w:rPr>
          <w:bCs/>
        </w:rPr>
        <w:t>s</w:t>
      </w:r>
      <w:r w:rsidR="00017C53">
        <w:rPr>
          <w:bCs/>
        </w:rPr>
        <w:t>.</w:t>
      </w:r>
    </w:p>
    <w:p w14:paraId="4552F809" w14:textId="7735E5D5" w:rsidR="00BA7C4F" w:rsidRPr="00DA4438" w:rsidRDefault="00BA7C4F" w:rsidP="00315F6C">
      <w:pPr>
        <w:pStyle w:val="afb"/>
        <w:numPr>
          <w:ilvl w:val="0"/>
          <w:numId w:val="13"/>
        </w:numPr>
        <w:ind w:firstLineChars="0"/>
        <w:rPr>
          <w:bCs/>
        </w:rPr>
      </w:pPr>
      <w:r w:rsidRPr="00DA4438">
        <w:rPr>
          <w:bCs/>
        </w:rPr>
        <w:t xml:space="preserve">For intra-DU case, the </w:t>
      </w:r>
      <w:r w:rsidR="002D7E84" w:rsidRPr="00DA4438">
        <w:rPr>
          <w:bCs/>
        </w:rPr>
        <w:t>configuration of target cell can</w:t>
      </w:r>
      <w:r w:rsidR="00FC2861" w:rsidRPr="00DA4438">
        <w:rPr>
          <w:bCs/>
        </w:rPr>
        <w:t xml:space="preserve"> be</w:t>
      </w:r>
      <w:r w:rsidR="002D7E84" w:rsidRPr="00DA4438">
        <w:rPr>
          <w:bCs/>
        </w:rPr>
        <w:t xml:space="preserve"> considered as unchanged</w:t>
      </w:r>
      <w:r w:rsidR="001A697D" w:rsidRPr="00DA4438">
        <w:rPr>
          <w:bCs/>
        </w:rPr>
        <w:t>. I</w:t>
      </w:r>
      <w:r w:rsidR="00C452C8" w:rsidRPr="00DA4438">
        <w:rPr>
          <w:bCs/>
        </w:rPr>
        <w:t xml:space="preserve">n that case, there is no </w:t>
      </w:r>
      <w:r w:rsidR="001A697D" w:rsidRPr="00DA4438">
        <w:rPr>
          <w:bCs/>
        </w:rPr>
        <w:t>necessary</w:t>
      </w:r>
      <w:r w:rsidR="00C452C8" w:rsidRPr="00DA4438">
        <w:rPr>
          <w:bCs/>
        </w:rPr>
        <w:t xml:space="preserve"> to reset L2 protocol stack.</w:t>
      </w:r>
      <w:r w:rsidR="001A697D" w:rsidRPr="00DA4438">
        <w:rPr>
          <w:bCs/>
        </w:rPr>
        <w:t xml:space="preserve"> </w:t>
      </w:r>
    </w:p>
    <w:p w14:paraId="69BF15E9" w14:textId="6BBDF45A" w:rsidR="0077182C" w:rsidRPr="00DA4438" w:rsidRDefault="00017C53" w:rsidP="00315F6C">
      <w:pPr>
        <w:pStyle w:val="afb"/>
        <w:numPr>
          <w:ilvl w:val="0"/>
          <w:numId w:val="13"/>
        </w:numPr>
        <w:ind w:firstLineChars="0"/>
        <w:rPr>
          <w:bCs/>
        </w:rPr>
      </w:pPr>
      <w:r>
        <w:rPr>
          <w:bCs/>
        </w:rPr>
        <w:t>F</w:t>
      </w:r>
      <w:r w:rsidR="0077182C" w:rsidRPr="00DA4438">
        <w:rPr>
          <w:bCs/>
        </w:rPr>
        <w:t>or intra-CU and inter-DU case, partial L2 reset</w:t>
      </w:r>
      <w:r w:rsidR="006B0E23" w:rsidRPr="00DA4438">
        <w:rPr>
          <w:bCs/>
        </w:rPr>
        <w:t xml:space="preserve"> (i.e. RLC re-establishment, MAC reset)</w:t>
      </w:r>
      <w:r w:rsidR="0077182C" w:rsidRPr="00DA4438">
        <w:rPr>
          <w:bCs/>
        </w:rPr>
        <w:t xml:space="preserve"> is required since </w:t>
      </w:r>
      <w:r w:rsidR="006B0E23" w:rsidRPr="00DA4438">
        <w:rPr>
          <w:bCs/>
        </w:rPr>
        <w:t xml:space="preserve">the </w:t>
      </w:r>
      <w:r w:rsidR="0077182C" w:rsidRPr="00DA4438">
        <w:rPr>
          <w:bCs/>
        </w:rPr>
        <w:t>sou</w:t>
      </w:r>
      <w:r w:rsidR="006B0E23" w:rsidRPr="00DA4438">
        <w:rPr>
          <w:bCs/>
        </w:rPr>
        <w:t>r</w:t>
      </w:r>
      <w:r w:rsidR="0077182C" w:rsidRPr="00DA4438">
        <w:rPr>
          <w:bCs/>
        </w:rPr>
        <w:t xml:space="preserve">ce </w:t>
      </w:r>
      <w:r w:rsidR="006B0E23" w:rsidRPr="00DA4438">
        <w:rPr>
          <w:bCs/>
        </w:rPr>
        <w:t xml:space="preserve">cell </w:t>
      </w:r>
      <w:r w:rsidR="0077182C" w:rsidRPr="00DA4438">
        <w:rPr>
          <w:bCs/>
        </w:rPr>
        <w:t xml:space="preserve">and target cell </w:t>
      </w:r>
      <w:r w:rsidR="006B0E23" w:rsidRPr="00DA4438">
        <w:rPr>
          <w:bCs/>
        </w:rPr>
        <w:t xml:space="preserve">belong to different </w:t>
      </w:r>
      <w:r w:rsidR="00E6337D">
        <w:rPr>
          <w:bCs/>
        </w:rPr>
        <w:t>DUs</w:t>
      </w:r>
      <w:r w:rsidR="006B0E23" w:rsidRPr="00DA4438">
        <w:rPr>
          <w:bCs/>
        </w:rPr>
        <w:t xml:space="preserve">. In addition, PDCP data recovery is also required </w:t>
      </w:r>
      <w:r w:rsidR="00647F92" w:rsidRPr="00DA4438">
        <w:rPr>
          <w:bCs/>
        </w:rPr>
        <w:t>for PDCP PDU retransmission.</w:t>
      </w:r>
    </w:p>
    <w:p w14:paraId="6D141728" w14:textId="1AAED784" w:rsidR="00020424" w:rsidRDefault="003D21F6" w:rsidP="003D21F6">
      <w:pPr>
        <w:pStyle w:val="Observation"/>
        <w:spacing w:beforeLines="50" w:before="120"/>
        <w:ind w:left="1701" w:hanging="1701"/>
      </w:pPr>
      <w:bookmarkStart w:id="22" w:name="_Toc110257303"/>
      <w:bookmarkStart w:id="23" w:name="_Toc110261684"/>
      <w:bookmarkStart w:id="24" w:name="_Toc110265484"/>
      <w:bookmarkStart w:id="25" w:name="_Toc110412156"/>
      <w:bookmarkStart w:id="26" w:name="_Toc110413304"/>
      <w:bookmarkStart w:id="27" w:name="_Toc110414099"/>
      <w:bookmarkStart w:id="28" w:name="_Toc110415042"/>
      <w:bookmarkStart w:id="29" w:name="_Toc110949491"/>
      <w:bookmarkStart w:id="30" w:name="_Toc110949500"/>
      <w:bookmarkStart w:id="31" w:name="_Toc111032518"/>
      <w:r w:rsidRPr="003D21F6">
        <w:t xml:space="preserve">For </w:t>
      </w:r>
      <w:r>
        <w:t>i</w:t>
      </w:r>
      <w:r w:rsidRPr="007D106F">
        <w:t>ntra-DU case and intra-CU inter-DU case</w:t>
      </w:r>
      <w:r>
        <w:t>s</w:t>
      </w:r>
      <w:r w:rsidRPr="003D21F6">
        <w:t xml:space="preserve">, the </w:t>
      </w:r>
      <w:r w:rsidR="00245394" w:rsidRPr="003D21F6">
        <w:t xml:space="preserve">L2 protocol handlings </w:t>
      </w:r>
      <w:r>
        <w:t>are</w:t>
      </w:r>
      <w:r w:rsidR="00245394" w:rsidRPr="003D21F6">
        <w:t xml:space="preserve"> different</w:t>
      </w:r>
      <w:r w:rsidRPr="003D21F6">
        <w:t xml:space="preserve"> upon reception of HO command.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245394" w:rsidRPr="003D21F6">
        <w:t xml:space="preserve"> </w:t>
      </w:r>
    </w:p>
    <w:p w14:paraId="408EB287" w14:textId="3D488C75" w:rsidR="00A4317C" w:rsidRDefault="002860CB" w:rsidP="00505D16">
      <w:pPr>
        <w:pStyle w:val="Proposal"/>
      </w:pPr>
      <w:bookmarkStart w:id="32" w:name="_Toc111032511"/>
      <w:r>
        <w:t xml:space="preserve">For </w:t>
      </w:r>
      <w:r w:rsidR="00505D16">
        <w:t>intra-DU case, L2 reset/reconfiguration can be omitted</w:t>
      </w:r>
      <w:r w:rsidR="0070236A">
        <w:t xml:space="preserve"> for latency reduction</w:t>
      </w:r>
      <w:r w:rsidR="00505D16">
        <w:t>.</w:t>
      </w:r>
      <w:bookmarkEnd w:id="32"/>
    </w:p>
    <w:p w14:paraId="7572B1D3" w14:textId="224A56E0" w:rsidR="00A81B7C" w:rsidRPr="003D21F6" w:rsidRDefault="009E3950" w:rsidP="005C4D4A">
      <w:pPr>
        <w:pStyle w:val="Proposal"/>
      </w:pPr>
      <w:bookmarkStart w:id="33" w:name="_Toc111032512"/>
      <w:r>
        <w:t>For inter-DU case, UE performs</w:t>
      </w:r>
      <w:r w:rsidRPr="00DA4438">
        <w:t xml:space="preserve"> </w:t>
      </w:r>
      <w:r w:rsidR="00EC6672">
        <w:t xml:space="preserve">protocol handling as existing </w:t>
      </w:r>
      <w:r w:rsidR="00EC6672" w:rsidRPr="00EC6672">
        <w:t xml:space="preserve">reconfiguration with sync but without security key refresh, </w:t>
      </w:r>
      <w:r w:rsidR="00EC6672">
        <w:t>i.e.</w:t>
      </w:r>
      <w:r w:rsidR="00EC6672" w:rsidRPr="00EC6672">
        <w:t xml:space="preserve"> MAC reset and RLC re-establishment and PDCP data recovery (for AM DRB)</w:t>
      </w:r>
      <w:r>
        <w:t>.</w:t>
      </w:r>
      <w:bookmarkEnd w:id="33"/>
    </w:p>
    <w:p w14:paraId="506FADED" w14:textId="686D1261" w:rsidR="008568B9" w:rsidRDefault="00747C5A" w:rsidP="003877DD">
      <w:pPr>
        <w:pStyle w:val="3"/>
      </w:pPr>
      <w:r>
        <w:t xml:space="preserve">Latency reduction for synchronization </w:t>
      </w:r>
    </w:p>
    <w:p w14:paraId="3DA8C5BC" w14:textId="1F70C39D" w:rsidR="00995EF2" w:rsidRPr="00573703" w:rsidRDefault="00995EF2" w:rsidP="00995EF2">
      <w:pPr>
        <w:rPr>
          <w:b/>
          <w:u w:val="single"/>
        </w:rPr>
      </w:pPr>
      <w:r w:rsidRPr="00573703">
        <w:rPr>
          <w:b/>
          <w:u w:val="single"/>
        </w:rPr>
        <w:t>DL synchronization</w:t>
      </w:r>
    </w:p>
    <w:p w14:paraId="440D1628" w14:textId="6D4D6911" w:rsidR="00C54696" w:rsidRPr="00995EF2" w:rsidRDefault="00114144" w:rsidP="00EC17D1">
      <w:r w:rsidRPr="00114144">
        <w:t>DL synchronization</w:t>
      </w:r>
      <w:r w:rsidR="00EF5E19">
        <w:t xml:space="preserve"> require</w:t>
      </w:r>
      <w:r w:rsidR="00E670D3">
        <w:t>s</w:t>
      </w:r>
      <w:r w:rsidR="00EF5E19">
        <w:t xml:space="preserve"> </w:t>
      </w:r>
      <w:r w:rsidR="00EC17D1" w:rsidRPr="00EC17D1">
        <w:t xml:space="preserve">UE </w:t>
      </w:r>
      <w:r w:rsidR="00EF5E19">
        <w:t xml:space="preserve">to </w:t>
      </w:r>
      <w:r w:rsidR="00EC17D1" w:rsidRPr="00EC17D1">
        <w:t>acquire time and frequency synchronization with a cell and to detect the physical layer Cell ID of the cell</w:t>
      </w:r>
      <w:r w:rsidR="00EC17D1">
        <w:t xml:space="preserve"> by </w:t>
      </w:r>
      <w:r w:rsidR="00EC17D1" w:rsidRPr="00EC17D1">
        <w:t>receiv</w:t>
      </w:r>
      <w:r w:rsidR="00EC17D1">
        <w:t>ing</w:t>
      </w:r>
      <w:r w:rsidR="00EC17D1" w:rsidRPr="00EC17D1">
        <w:t xml:space="preserve"> the primary synchronization signal (PSS) and secondary synchronization signal (SSS)</w:t>
      </w:r>
      <w:r w:rsidR="00D93FA9">
        <w:t xml:space="preserve"> of the cell</w:t>
      </w:r>
      <w:r w:rsidR="002722EB">
        <w:t>.</w:t>
      </w:r>
      <w:r w:rsidR="00C02339">
        <w:t xml:space="preserve"> </w:t>
      </w:r>
      <w:r w:rsidR="00AF5B63">
        <w:t>T</w:t>
      </w:r>
      <w:r w:rsidR="0088099B">
        <w:t xml:space="preserve">he latency </w:t>
      </w:r>
      <w:r w:rsidR="00DF24D8">
        <w:t xml:space="preserve">caused by </w:t>
      </w:r>
      <w:r w:rsidR="0088099B">
        <w:t xml:space="preserve">DL synchronization is relevant to </w:t>
      </w:r>
      <w:r w:rsidR="003319BE">
        <w:t xml:space="preserve">the SSB </w:t>
      </w:r>
      <w:r w:rsidR="00DF24D8">
        <w:t>period.</w:t>
      </w:r>
      <w:r w:rsidR="00DF24D8">
        <w:rPr>
          <w:rFonts w:hint="eastAsia"/>
        </w:rPr>
        <w:t xml:space="preserve"> </w:t>
      </w:r>
      <w:r w:rsidR="00AF7B0B">
        <w:t>As defined in TS</w:t>
      </w:r>
      <w:r w:rsidR="00CB0076">
        <w:t xml:space="preserve"> </w:t>
      </w:r>
      <w:r w:rsidR="00AF7B0B">
        <w:t>38.133,</w:t>
      </w:r>
      <w:r w:rsidR="00CB0076" w:rsidRPr="00CB0076">
        <w:t xml:space="preserve"> </w:t>
      </w:r>
      <w:r w:rsidR="00356F3B">
        <w:t xml:space="preserve">during handover procedure, </w:t>
      </w:r>
      <w:proofErr w:type="spellStart"/>
      <w:r w:rsidR="00EF5E19" w:rsidRPr="009C5807">
        <w:t>T</w:t>
      </w:r>
      <w:r w:rsidR="00EF5E19" w:rsidRPr="009C5807">
        <w:rPr>
          <w:vertAlign w:val="subscript"/>
        </w:rPr>
        <w:t>search</w:t>
      </w:r>
      <w:proofErr w:type="spellEnd"/>
      <w:r w:rsidR="00EF5E19" w:rsidRPr="009C5807">
        <w:t xml:space="preserve"> </w:t>
      </w:r>
      <w:r w:rsidR="00B162FE">
        <w:t>can be assumed to</w:t>
      </w:r>
      <w:r w:rsidR="00EF5E19" w:rsidRPr="009C5807">
        <w:t xml:space="preserve"> 0 </w:t>
      </w:r>
      <w:proofErr w:type="spellStart"/>
      <w:r w:rsidR="00EF5E19" w:rsidRPr="009C5807">
        <w:t>ms</w:t>
      </w:r>
      <w:proofErr w:type="spellEnd"/>
      <w:r w:rsidR="00EF5E19">
        <w:t xml:space="preserve"> </w:t>
      </w:r>
      <w:r w:rsidR="00356F3B">
        <w:t xml:space="preserve">if </w:t>
      </w:r>
      <w:r w:rsidR="00CB0076" w:rsidRPr="009C5807">
        <w:t xml:space="preserve">the target cell </w:t>
      </w:r>
      <w:r w:rsidR="00CB0076" w:rsidRPr="009C5807">
        <w:lastRenderedPageBreak/>
        <w:t>is known</w:t>
      </w:r>
      <w:r w:rsidR="00356F3B">
        <w:t xml:space="preserve">. And </w:t>
      </w:r>
      <w:r w:rsidR="00356F3B" w:rsidRPr="00356F3B">
        <w:t>a cell is known if it has been meeting the relevant cell identification requirement during the last 5 seconds.</w:t>
      </w:r>
      <w:r w:rsidR="00CB0076" w:rsidRPr="00CB0076">
        <w:t xml:space="preserve"> </w:t>
      </w:r>
    </w:p>
    <w:p w14:paraId="49DF2599" w14:textId="388FAD5F" w:rsidR="00A635DC" w:rsidRDefault="00A26425" w:rsidP="009C2317">
      <w:pPr>
        <w:pStyle w:val="Observation"/>
        <w:spacing w:beforeLines="50" w:before="120"/>
        <w:ind w:left="1701" w:hanging="1701"/>
      </w:pPr>
      <w:bookmarkStart w:id="34" w:name="_Toc110257304"/>
      <w:bookmarkStart w:id="35" w:name="_Toc110261685"/>
      <w:bookmarkStart w:id="36" w:name="_Toc110265485"/>
      <w:bookmarkStart w:id="37" w:name="_Toc110412157"/>
      <w:bookmarkStart w:id="38" w:name="_Toc110413305"/>
      <w:bookmarkStart w:id="39" w:name="_Toc110414100"/>
      <w:bookmarkStart w:id="40" w:name="_Toc110415043"/>
      <w:bookmarkStart w:id="41" w:name="_Toc110949492"/>
      <w:bookmarkStart w:id="42" w:name="_Toc110949501"/>
      <w:bookmarkStart w:id="43" w:name="_Toc111032519"/>
      <w:bookmarkStart w:id="44" w:name="_Toc109657783"/>
      <w:r w:rsidRPr="00A26425">
        <w:t>DL synchronization</w:t>
      </w:r>
      <w:r w:rsidR="00965F45">
        <w:t xml:space="preserve"> delay can be considered to be 0 </w:t>
      </w:r>
      <w:proofErr w:type="spellStart"/>
      <w:r w:rsidR="00965F45">
        <w:t>ms</w:t>
      </w:r>
      <w:proofErr w:type="spellEnd"/>
      <w:r w:rsidR="00965F45">
        <w:t xml:space="preserve"> </w:t>
      </w:r>
      <w:r w:rsidR="00A635DC">
        <w:t>if the cell is known.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965F45">
        <w:t xml:space="preserve"> </w:t>
      </w:r>
    </w:p>
    <w:p w14:paraId="7AFAE8D4" w14:textId="58BDBC27" w:rsidR="00B41DAA" w:rsidRDefault="00B41DAA" w:rsidP="00B41DAA">
      <w:r w:rsidRPr="00B41DAA">
        <w:t xml:space="preserve">For L1/L2 mobility, UE </w:t>
      </w:r>
      <w:r w:rsidR="00AF5B63">
        <w:t xml:space="preserve">shall </w:t>
      </w:r>
      <w:r w:rsidRPr="00B41DAA">
        <w:t>keep L1/L3 measurement for candidate cell monitoring and evaluation</w:t>
      </w:r>
      <w:r w:rsidR="00C02339">
        <w:t>.</w:t>
      </w:r>
      <w:r w:rsidRPr="00B41DAA">
        <w:t xml:space="preserve"> </w:t>
      </w:r>
      <w:r w:rsidR="00C02339">
        <w:t>T</w:t>
      </w:r>
      <w:r w:rsidRPr="00B41DAA">
        <w:t>he target cell is selected based on UE measurement reporting, which can be assumed as</w:t>
      </w:r>
      <w:r w:rsidR="00C02339">
        <w:t xml:space="preserve"> a</w:t>
      </w:r>
      <w:r w:rsidRPr="00B41DAA">
        <w:t xml:space="preserve"> “known” cell.</w:t>
      </w:r>
    </w:p>
    <w:p w14:paraId="7179E544" w14:textId="15E09619" w:rsidR="00995EF2" w:rsidRDefault="00556977" w:rsidP="00A635DC">
      <w:pPr>
        <w:pStyle w:val="Proposal"/>
      </w:pPr>
      <w:bookmarkStart w:id="45" w:name="_Toc111032513"/>
      <w:r w:rsidRPr="00A26425">
        <w:t>DL synchronization</w:t>
      </w:r>
      <w:r>
        <w:t xml:space="preserve"> can be skipped for </w:t>
      </w:r>
      <w:r w:rsidR="008C3CF5">
        <w:t>L1/L2 mobility</w:t>
      </w:r>
      <w:r w:rsidR="00A26425">
        <w:t xml:space="preserve"> </w:t>
      </w:r>
      <w:r w:rsidR="00E8043C">
        <w:t>if</w:t>
      </w:r>
      <w:r w:rsidR="00A26425">
        <w:t xml:space="preserve"> </w:t>
      </w:r>
      <w:r>
        <w:t xml:space="preserve">the </w:t>
      </w:r>
      <w:r w:rsidR="00A26425">
        <w:t>target cell is a known cell</w:t>
      </w:r>
      <w:r w:rsidR="00965F45">
        <w:t>.</w:t>
      </w:r>
      <w:bookmarkEnd w:id="44"/>
      <w:bookmarkEnd w:id="45"/>
    </w:p>
    <w:p w14:paraId="55EF0E1D" w14:textId="1DD4DA34" w:rsidR="00995EF2" w:rsidRDefault="00995EF2" w:rsidP="00995EF2">
      <w:pPr>
        <w:rPr>
          <w:b/>
          <w:u w:val="single"/>
        </w:rPr>
      </w:pPr>
      <w:r w:rsidRPr="00573703">
        <w:rPr>
          <w:b/>
          <w:u w:val="single"/>
        </w:rPr>
        <w:t>UL synchronization</w:t>
      </w:r>
    </w:p>
    <w:p w14:paraId="08AA557E" w14:textId="2E7BA9C3" w:rsidR="00560AA3" w:rsidRDefault="005E7EC0" w:rsidP="00162501">
      <w:r>
        <w:t>T</w:t>
      </w:r>
      <w:r w:rsidR="00A85066">
        <w:t>raditional HO</w:t>
      </w:r>
      <w:r>
        <w:t xml:space="preserve"> defines </w:t>
      </w:r>
      <w:r w:rsidR="00EA5CA9">
        <w:t xml:space="preserve">a </w:t>
      </w:r>
      <w:r>
        <w:t>unified procedure</w:t>
      </w:r>
      <w:r w:rsidR="003A5E2E">
        <w:t xml:space="preserve"> </w:t>
      </w:r>
      <w:r w:rsidR="003A5E2E">
        <w:rPr>
          <w:rFonts w:hint="eastAsia"/>
        </w:rPr>
        <w:t>t</w:t>
      </w:r>
      <w:r w:rsidR="003A5E2E">
        <w:t>o obtain TA</w:t>
      </w:r>
      <w:r>
        <w:t xml:space="preserve"> regardless </w:t>
      </w:r>
      <w:r w:rsidRPr="00EC4390">
        <w:t xml:space="preserve">synchronized or </w:t>
      </w:r>
      <w:r>
        <w:t>a</w:t>
      </w:r>
      <w:r w:rsidRPr="00EC4390">
        <w:t>synchronized</w:t>
      </w:r>
      <w:r>
        <w:t xml:space="preserve"> </w:t>
      </w:r>
      <w:r w:rsidR="00042653">
        <w:t>scenarios</w:t>
      </w:r>
      <w:r>
        <w:t>,</w:t>
      </w:r>
      <w:r w:rsidR="00B62A98">
        <w:t xml:space="preserve"> i.e.,</w:t>
      </w:r>
      <w:r>
        <w:t xml:space="preserve"> </w:t>
      </w:r>
      <w:r w:rsidR="00A85066">
        <w:t>UE perform</w:t>
      </w:r>
      <w:r w:rsidR="00BC7E1F">
        <w:t>s</w:t>
      </w:r>
      <w:r w:rsidR="00A85066">
        <w:t xml:space="preserve"> RACH procedure</w:t>
      </w:r>
      <w:r w:rsidR="00BC7E1F">
        <w:t xml:space="preserve"> toward</w:t>
      </w:r>
      <w:r w:rsidR="00B62A98">
        <w:t>s</w:t>
      </w:r>
      <w:r w:rsidR="00BC7E1F">
        <w:t xml:space="preserve"> to </w:t>
      </w:r>
      <w:r w:rsidR="00042653">
        <w:t xml:space="preserve">the </w:t>
      </w:r>
      <w:r w:rsidR="00BC7E1F">
        <w:t>target cell</w:t>
      </w:r>
      <w:r w:rsidR="00B62A98">
        <w:t>.</w:t>
      </w:r>
      <w:r w:rsidR="00A85066">
        <w:t xml:space="preserve"> UE transmits preamble to NW within selected RACH resource, and NW feedback RAR including TA command to indicate the timing advance. </w:t>
      </w:r>
      <w:r w:rsidR="00352064">
        <w:t xml:space="preserve">For </w:t>
      </w:r>
      <w:r w:rsidR="00EC4390">
        <w:t xml:space="preserve">L1/L2 </w:t>
      </w:r>
      <w:r w:rsidR="00352064">
        <w:t xml:space="preserve">mobility, </w:t>
      </w:r>
      <w:r w:rsidR="00EC4390">
        <w:t>both</w:t>
      </w:r>
      <w:r w:rsidR="00EC4390" w:rsidRPr="00EC4390">
        <w:t xml:space="preserve"> synchronized </w:t>
      </w:r>
      <w:r w:rsidR="00B62A98">
        <w:t>and</w:t>
      </w:r>
      <w:r w:rsidR="00EC4390" w:rsidRPr="00EC4390">
        <w:t xml:space="preserve"> </w:t>
      </w:r>
      <w:r w:rsidR="00EC4390">
        <w:t>a</w:t>
      </w:r>
      <w:r w:rsidR="00EC4390" w:rsidRPr="00EC4390">
        <w:t>synchronized</w:t>
      </w:r>
      <w:r w:rsidR="00EC4390">
        <w:t xml:space="preserve"> scenarios</w:t>
      </w:r>
      <w:r w:rsidR="00352064">
        <w:t xml:space="preserve"> are supported</w:t>
      </w:r>
      <w:r w:rsidR="00D84AC0">
        <w:t>,</w:t>
      </w:r>
      <w:r w:rsidR="00D84AC0" w:rsidRPr="00D84AC0">
        <w:t xml:space="preserve"> </w:t>
      </w:r>
      <w:r w:rsidR="00FE22F5">
        <w:t xml:space="preserve">to </w:t>
      </w:r>
      <w:r w:rsidR="00D84AC0" w:rsidRPr="00DE33AB">
        <w:t>minimize the mobility latency due to RACH procedure</w:t>
      </w:r>
      <w:r w:rsidR="00FE22F5">
        <w:t>, TA acquisition procedure</w:t>
      </w:r>
      <w:r w:rsidR="00724C2B" w:rsidRPr="00724C2B">
        <w:t xml:space="preserve"> </w:t>
      </w:r>
      <w:r w:rsidR="00724C2B">
        <w:t xml:space="preserve">for </w:t>
      </w:r>
      <w:r w:rsidR="00724C2B" w:rsidRPr="00EC4390">
        <w:t xml:space="preserve">synchronized or </w:t>
      </w:r>
      <w:r w:rsidR="00724C2B">
        <w:t>a</w:t>
      </w:r>
      <w:r w:rsidR="00724C2B" w:rsidRPr="00EC4390">
        <w:t>synchronized</w:t>
      </w:r>
      <w:r w:rsidR="00724C2B">
        <w:t xml:space="preserve"> scenarios</w:t>
      </w:r>
      <w:r w:rsidR="00FE22F5">
        <w:t xml:space="preserve"> can be considere</w:t>
      </w:r>
      <w:r w:rsidR="00724C2B">
        <w:t>d independently.</w:t>
      </w:r>
    </w:p>
    <w:p w14:paraId="128A66F8" w14:textId="25925F03" w:rsidR="00E509F9" w:rsidRPr="00E509F9" w:rsidRDefault="00560AA3" w:rsidP="00162501">
      <w:r>
        <w:t>F</w:t>
      </w:r>
      <w:r w:rsidR="00E509F9" w:rsidRPr="00E509F9">
        <w:t xml:space="preserve">or UL synchronized scenario, </w:t>
      </w:r>
      <w:r w:rsidR="003A0858">
        <w:t xml:space="preserve">i.e. TA is known by NW or UE, </w:t>
      </w:r>
      <w:r>
        <w:t xml:space="preserve">the </w:t>
      </w:r>
      <w:r w:rsidR="00E509F9" w:rsidRPr="00E509F9">
        <w:t>sync</w:t>
      </w:r>
      <w:r>
        <w:t>hronization</w:t>
      </w:r>
      <w:r w:rsidR="00E509F9" w:rsidRPr="00E509F9">
        <w:t xml:space="preserve"> </w:t>
      </w:r>
      <w:r w:rsidR="009918A1">
        <w:t>procedure (i.e.</w:t>
      </w:r>
      <w:r>
        <w:t xml:space="preserve"> </w:t>
      </w:r>
      <w:r w:rsidR="009918A1">
        <w:t>RACH procedure)</w:t>
      </w:r>
      <w:r w:rsidR="009918A1" w:rsidRPr="00E509F9">
        <w:t xml:space="preserve"> can</w:t>
      </w:r>
      <w:r w:rsidR="00E509F9" w:rsidRPr="00E509F9">
        <w:t xml:space="preserve"> be skipped</w:t>
      </w:r>
      <w:r w:rsidR="009918A1">
        <w:t xml:space="preserve"> to avoid unnecessary latency.</w:t>
      </w:r>
    </w:p>
    <w:p w14:paraId="27BAF720" w14:textId="69BCFAA5" w:rsidR="00A144B0" w:rsidRDefault="00832834" w:rsidP="00162501">
      <w:pPr>
        <w:pStyle w:val="Proposal"/>
      </w:pPr>
      <w:bookmarkStart w:id="46" w:name="_Toc111032514"/>
      <w:r>
        <w:t xml:space="preserve">RACH procedure can be skipped for </w:t>
      </w:r>
      <w:r w:rsidR="004B24BE" w:rsidRPr="00E509F9">
        <w:t>UL synchronized scenario</w:t>
      </w:r>
      <w:r w:rsidR="004B24BE">
        <w:t xml:space="preserve"> for L1/L2 mobility.</w:t>
      </w:r>
      <w:bookmarkEnd w:id="46"/>
    </w:p>
    <w:p w14:paraId="11E86F00" w14:textId="64A861E1" w:rsidR="002A57F0" w:rsidRDefault="002A57F0" w:rsidP="002A57F0">
      <w:r>
        <w:t>For asynchronized case</w:t>
      </w:r>
      <w:r w:rsidR="00152BA6">
        <w:t>,</w:t>
      </w:r>
      <w:r w:rsidR="0062388B">
        <w:t xml:space="preserve"> </w:t>
      </w:r>
      <w:r w:rsidR="00152BA6">
        <w:t>there are several</w:t>
      </w:r>
      <w:r w:rsidR="0062388B" w:rsidRPr="0062388B">
        <w:t xml:space="preserve"> </w:t>
      </w:r>
      <w:r w:rsidR="0062388B">
        <w:t>ways to obtain the TA</w:t>
      </w:r>
      <w:r w:rsidR="00152BA6">
        <w:t xml:space="preserve"> </w:t>
      </w:r>
      <w:r w:rsidR="0062388B">
        <w:t>of target cell:</w:t>
      </w:r>
    </w:p>
    <w:p w14:paraId="0B7B70AC" w14:textId="2D90B67B" w:rsidR="006C1453" w:rsidRDefault="006C1453" w:rsidP="00315F6C">
      <w:pPr>
        <w:pStyle w:val="afb"/>
        <w:numPr>
          <w:ilvl w:val="0"/>
          <w:numId w:val="15"/>
        </w:numPr>
        <w:ind w:firstLineChars="0"/>
      </w:pPr>
      <w:r>
        <w:t>Perform RACH to acquire TA upon HO command is received</w:t>
      </w:r>
      <w:r w:rsidR="00DE7786">
        <w:t>:</w:t>
      </w:r>
    </w:p>
    <w:p w14:paraId="20A618EA" w14:textId="746025B6" w:rsidR="0062388B" w:rsidRDefault="0062388B" w:rsidP="0062388B">
      <w:pPr>
        <w:ind w:left="420"/>
      </w:pPr>
      <w:r>
        <w:t>The most straightforward way is to follow L3-ba</w:t>
      </w:r>
      <w:r w:rsidR="000C3689">
        <w:t>s</w:t>
      </w:r>
      <w:r>
        <w:t>ed HO</w:t>
      </w:r>
      <w:r w:rsidR="00EB6458">
        <w:t xml:space="preserve"> to obtain TA by performing RACH procedure, while</w:t>
      </w:r>
      <w:r w:rsidR="00E265E1">
        <w:t xml:space="preserve"> considering the latency</w:t>
      </w:r>
      <w:r w:rsidR="001F6609">
        <w:t>, including</w:t>
      </w:r>
      <w:r w:rsidR="001F6609" w:rsidRPr="001F6609">
        <w:rPr>
          <w:rFonts w:eastAsia="Malgun Gothic" w:hint="eastAsia"/>
          <w:lang w:eastAsia="ko-KR"/>
        </w:rPr>
        <w:t xml:space="preserve"> </w:t>
      </w:r>
      <w:r w:rsidR="001F6609">
        <w:rPr>
          <w:rFonts w:eastAsia="Malgun Gothic"/>
          <w:lang w:eastAsia="ko-KR"/>
        </w:rPr>
        <w:t xml:space="preserve">the </w:t>
      </w:r>
      <w:r w:rsidR="001F6609" w:rsidRPr="009858BB">
        <w:rPr>
          <w:rFonts w:eastAsia="Malgun Gothic" w:hint="eastAsia"/>
          <w:lang w:eastAsia="ko-KR"/>
        </w:rPr>
        <w:t>delay to acquire first available PRACH</w:t>
      </w:r>
      <w:r w:rsidR="001F6609" w:rsidRPr="009858BB">
        <w:rPr>
          <w:rFonts w:eastAsia="Malgun Gothic"/>
          <w:lang w:eastAsia="ko-KR"/>
        </w:rPr>
        <w:t xml:space="preserve"> in target cell</w:t>
      </w:r>
      <w:r w:rsidR="001F6609" w:rsidRPr="009858BB">
        <w:rPr>
          <w:rFonts w:eastAsia="Malgun Gothic" w:hint="eastAsia"/>
          <w:lang w:eastAsia="ko-KR"/>
        </w:rPr>
        <w:t xml:space="preserve">, PRACH </w:t>
      </w:r>
      <w:r w:rsidR="001F6609" w:rsidRPr="009858BB">
        <w:rPr>
          <w:rFonts w:eastAsia="Malgun Gothic"/>
          <w:lang w:eastAsia="ko-KR"/>
        </w:rPr>
        <w:t>preamble</w:t>
      </w:r>
      <w:r w:rsidR="001F6609" w:rsidRPr="009858BB">
        <w:rPr>
          <w:rFonts w:eastAsia="Malgun Gothic" w:hint="eastAsia"/>
          <w:lang w:eastAsia="ko-KR"/>
        </w:rPr>
        <w:t xml:space="preserve"> transmission and UL allocation +</w:t>
      </w:r>
      <w:r w:rsidR="001F6609" w:rsidRPr="009858BB">
        <w:rPr>
          <w:rFonts w:eastAsia="Malgun Gothic"/>
          <w:lang w:eastAsia="ko-KR"/>
        </w:rPr>
        <w:t xml:space="preserve"> </w:t>
      </w:r>
      <w:r w:rsidR="001F6609" w:rsidRPr="009858BB">
        <w:rPr>
          <w:rFonts w:eastAsia="Malgun Gothic" w:hint="eastAsia"/>
          <w:lang w:eastAsia="ko-KR"/>
        </w:rPr>
        <w:t>TA</w:t>
      </w:r>
      <w:r w:rsidR="001F6609">
        <w:t xml:space="preserve">, </w:t>
      </w:r>
      <w:r w:rsidR="00FE3D06">
        <w:t>RACH-based TA acqu</w:t>
      </w:r>
      <w:r w:rsidR="003443D4">
        <w:t>isit</w:t>
      </w:r>
      <w:r w:rsidR="00FE3D06">
        <w:t>ion can be down prioritized</w:t>
      </w:r>
      <w:r w:rsidR="003443D4">
        <w:t xml:space="preserve"> for L1/L2 mobility</w:t>
      </w:r>
      <w:r w:rsidR="00FE3D06">
        <w:t>.</w:t>
      </w:r>
    </w:p>
    <w:p w14:paraId="3FF2CF7F" w14:textId="23B5543E" w:rsidR="00C62943" w:rsidRDefault="00C62943" w:rsidP="00315F6C">
      <w:pPr>
        <w:pStyle w:val="afb"/>
        <w:numPr>
          <w:ilvl w:val="0"/>
          <w:numId w:val="15"/>
        </w:numPr>
        <w:ind w:firstLineChars="0"/>
      </w:pPr>
      <w:r>
        <w:t>P</w:t>
      </w:r>
      <w:r w:rsidR="00DE33AB">
        <w:t xml:space="preserve">erform RACH </w:t>
      </w:r>
      <w:r w:rsidR="00A91470">
        <w:t xml:space="preserve">procedure </w:t>
      </w:r>
      <w:r w:rsidR="00DE33AB">
        <w:t>before HO command is received</w:t>
      </w:r>
      <w:r w:rsidR="00DE7786">
        <w:t>:</w:t>
      </w:r>
    </w:p>
    <w:p w14:paraId="701BE65E" w14:textId="6F721180" w:rsidR="003443D4" w:rsidRPr="00E9509B" w:rsidRDefault="00A91470" w:rsidP="00D675A3">
      <w:pPr>
        <w:ind w:left="420"/>
      </w:pPr>
      <w:r>
        <w:t xml:space="preserve">One </w:t>
      </w:r>
      <w:r w:rsidR="003443D4">
        <w:t xml:space="preserve">alternative to </w:t>
      </w:r>
      <w:r w:rsidR="00E9509B">
        <w:t xml:space="preserve">reduce the latency of </w:t>
      </w:r>
      <w:r w:rsidR="00E9509B" w:rsidRPr="00E9509B">
        <w:t>TA acquisition for L1/L2 mobility</w:t>
      </w:r>
      <w:r w:rsidR="00E9509B">
        <w:t xml:space="preserve"> is to perform RACH procedure in advance</w:t>
      </w:r>
      <w:r w:rsidR="009A624D">
        <w:t>, i.e. before HO command is received.</w:t>
      </w:r>
      <w:r>
        <w:t xml:space="preserve"> </w:t>
      </w:r>
      <w:r w:rsidR="008C7329">
        <w:t xml:space="preserve">R18 MIMO </w:t>
      </w:r>
      <w:r w:rsidR="000250FF">
        <w:t xml:space="preserve">is currently </w:t>
      </w:r>
      <w:r w:rsidR="003327B0">
        <w:t>studying</w:t>
      </w:r>
      <w:r w:rsidR="002F025C">
        <w:t xml:space="preserve"> </w:t>
      </w:r>
      <w:r w:rsidR="00D675A3">
        <w:t>two TA enhancements for</w:t>
      </w:r>
      <w:r w:rsidR="00D675A3">
        <w:rPr>
          <w:rFonts w:hint="eastAsia"/>
        </w:rPr>
        <w:t xml:space="preserve"> </w:t>
      </w:r>
      <w:r w:rsidR="00D675A3">
        <w:t>multi-DCI based multi-TRP operation</w:t>
      </w:r>
      <w:r w:rsidR="002F025C">
        <w:t>,</w:t>
      </w:r>
      <w:r w:rsidR="000250FF">
        <w:t xml:space="preserve"> and </w:t>
      </w:r>
      <w:r w:rsidR="003327B0">
        <w:t xml:space="preserve">RACH </w:t>
      </w:r>
      <w:r w:rsidR="00B833DF">
        <w:t>enhancement</w:t>
      </w:r>
      <w:r w:rsidR="00E97609">
        <w:rPr>
          <w:rFonts w:hint="eastAsia"/>
        </w:rPr>
        <w:t>s</w:t>
      </w:r>
      <w:r w:rsidR="00B833DF">
        <w:t xml:space="preserve"> may be introduced for </w:t>
      </w:r>
      <w:r w:rsidR="006F0889">
        <w:t>TA acquiring,</w:t>
      </w:r>
      <w:r w:rsidR="00E97609">
        <w:t xml:space="preserve"> we can follow the similar way to perform inter-cell RACH procedure for acquiring the target cell TA.</w:t>
      </w:r>
      <w:r w:rsidR="003327B0">
        <w:t xml:space="preserve">  </w:t>
      </w:r>
    </w:p>
    <w:p w14:paraId="61CCC629" w14:textId="5F697DAB" w:rsidR="006C1453" w:rsidRDefault="006C1453" w:rsidP="00315F6C">
      <w:pPr>
        <w:pStyle w:val="afb"/>
        <w:numPr>
          <w:ilvl w:val="0"/>
          <w:numId w:val="15"/>
        </w:numPr>
        <w:ind w:firstLineChars="0"/>
      </w:pPr>
      <w:r>
        <w:t xml:space="preserve">Consider </w:t>
      </w:r>
      <w:r w:rsidR="006F6757">
        <w:t>other</w:t>
      </w:r>
      <w:r>
        <w:t xml:space="preserve"> </w:t>
      </w:r>
      <w:r w:rsidR="00C62943">
        <w:t>method</w:t>
      </w:r>
      <w:r w:rsidR="00334ADF">
        <w:rPr>
          <w:rFonts w:hint="eastAsia"/>
        </w:rPr>
        <w:t>s</w:t>
      </w:r>
      <w:r w:rsidR="00C62943">
        <w:t xml:space="preserve"> to acquire TA</w:t>
      </w:r>
      <w:r w:rsidR="00DE7786">
        <w:t>:</w:t>
      </w:r>
    </w:p>
    <w:p w14:paraId="0B1162B1" w14:textId="004305C4" w:rsidR="00A91470" w:rsidRDefault="008C36CA" w:rsidP="008C36CA">
      <w:pPr>
        <w:ind w:left="420"/>
      </w:pPr>
      <w:r>
        <w:t xml:space="preserve">Other ways for TA acquisition can also be considered for </w:t>
      </w:r>
      <w:r w:rsidR="00876FA0" w:rsidRPr="00876FA0">
        <w:t xml:space="preserve">synchronization </w:t>
      </w:r>
      <w:r w:rsidR="00876FA0">
        <w:t>latency reduction</w:t>
      </w:r>
      <w:r w:rsidR="00CA03EA">
        <w:t>.</w:t>
      </w:r>
      <w:r w:rsidR="00D13CF4">
        <w:t xml:space="preserve"> </w:t>
      </w:r>
      <w:r w:rsidR="00CA03EA">
        <w:t>F</w:t>
      </w:r>
      <w:r w:rsidR="00D13CF4">
        <w:t xml:space="preserve">or example, </w:t>
      </w:r>
      <w:r w:rsidR="00F05E4E">
        <w:t>UE</w:t>
      </w:r>
      <w:r w:rsidR="00C35877">
        <w:t>/NW</w:t>
      </w:r>
      <w:r w:rsidR="00F05E4E">
        <w:t xml:space="preserve"> </w:t>
      </w:r>
      <w:r w:rsidR="00C35877">
        <w:t xml:space="preserve">can </w:t>
      </w:r>
      <w:r w:rsidR="00F05E4E">
        <w:t xml:space="preserve">estimate the DL timing difference </w:t>
      </w:r>
      <w:r w:rsidR="00983A42">
        <w:t>between source cell and target cell to update the TA</w:t>
      </w:r>
      <w:r w:rsidR="00D006BD">
        <w:t>.</w:t>
      </w:r>
    </w:p>
    <w:p w14:paraId="2B7757A0" w14:textId="408B77E2" w:rsidR="004B24BE" w:rsidRDefault="004B24BE" w:rsidP="00162501">
      <w:pPr>
        <w:pStyle w:val="Proposal"/>
      </w:pPr>
      <w:bookmarkStart w:id="47" w:name="_Toc111032515"/>
      <w:r>
        <w:rPr>
          <w:rFonts w:hint="eastAsia"/>
        </w:rPr>
        <w:t>T</w:t>
      </w:r>
      <w:r>
        <w:t xml:space="preserve">A </w:t>
      </w:r>
      <w:r w:rsidR="00036EEC" w:rsidRPr="00036EEC">
        <w:rPr>
          <w:rFonts w:hint="eastAsia"/>
        </w:rPr>
        <w:t>acquisition</w:t>
      </w:r>
      <w:r w:rsidR="00036EEC">
        <w:t xml:space="preserve"> </w:t>
      </w:r>
      <w:r w:rsidR="009B5EAA">
        <w:t>can be optimized</w:t>
      </w:r>
      <w:r w:rsidR="001F4EC5">
        <w:t xml:space="preserve"> </w:t>
      </w:r>
      <w:r w:rsidR="001F4EC5">
        <w:rPr>
          <w:rFonts w:hint="eastAsia"/>
        </w:rPr>
        <w:t>for</w:t>
      </w:r>
      <w:r w:rsidR="001F4EC5" w:rsidRPr="001F4EC5">
        <w:t xml:space="preserve"> </w:t>
      </w:r>
      <w:r w:rsidR="001F4EC5">
        <w:t xml:space="preserve">asynchronized scenario </w:t>
      </w:r>
      <w:r w:rsidR="009B5EAA">
        <w:t>to</w:t>
      </w:r>
      <w:r w:rsidR="00036EEC" w:rsidRPr="00036EEC">
        <w:t xml:space="preserve"> minimize the mobility latency due to </w:t>
      </w:r>
      <w:r w:rsidR="003E0DD1">
        <w:t>UL synchronization</w:t>
      </w:r>
      <w:r w:rsidR="00036EEC" w:rsidRPr="00036EEC">
        <w:t xml:space="preserve"> procedure</w:t>
      </w:r>
      <w:r w:rsidR="00036EEC">
        <w:t>.</w:t>
      </w:r>
      <w:bookmarkEnd w:id="47"/>
    </w:p>
    <w:p w14:paraId="4D3C46A5" w14:textId="77777777"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14:paraId="6CEA7FF9" w14:textId="77777777" w:rsidR="000950B5" w:rsidRDefault="000950B5" w:rsidP="000950B5">
      <w:pPr>
        <w:pStyle w:val="ac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>
        <w:t xml:space="preserve"> we </w:t>
      </w:r>
      <w:r>
        <w:rPr>
          <w:rFonts w:hint="eastAsia"/>
        </w:rPr>
        <w:t>have following observations</w:t>
      </w:r>
      <w:r w:rsidRPr="00CE0424">
        <w:t>:</w:t>
      </w:r>
    </w:p>
    <w:p w14:paraId="2850E658" w14:textId="77777777" w:rsidR="00F2319E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"Observation,1" </w:instrText>
      </w:r>
      <w:r>
        <w:rPr>
          <w:b w:val="0"/>
          <w:bCs/>
        </w:rPr>
        <w:fldChar w:fldCharType="separate"/>
      </w:r>
      <w:r w:rsidR="00F2319E">
        <w:t>Observation 1</w:t>
      </w:r>
      <w:r w:rsidR="00F2319E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F2319E">
        <w:t>Traditional HO latency consists of RRC processing, UE processing, DL and UL synchronization procedure.</w:t>
      </w:r>
    </w:p>
    <w:p w14:paraId="42A17C9C" w14:textId="77777777" w:rsidR="00F2319E" w:rsidRDefault="00F2319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>
        <w:t>Compared with RRC reconfiguration message, L1/L2 signalling reduces the propagation delay of HO command.</w:t>
      </w:r>
    </w:p>
    <w:p w14:paraId="483640D1" w14:textId="77777777" w:rsidR="00F2319E" w:rsidRDefault="00F2319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>
        <w:t>For intra-DU case and intra-CU inter-DU cases, the L2 protocol handlings are different upon reception of HO command.</w:t>
      </w:r>
    </w:p>
    <w:p w14:paraId="64616B17" w14:textId="77777777" w:rsidR="00F2319E" w:rsidRDefault="00F2319E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>
        <w:t>DL synchronization delay can be considered to be 0 ms if the cell is known.</w:t>
      </w:r>
    </w:p>
    <w:p w14:paraId="1C6EFBDE" w14:textId="5DAF4758" w:rsidR="0031430C" w:rsidRPr="0031430C" w:rsidRDefault="000950B5" w:rsidP="000950B5">
      <w:pPr>
        <w:spacing w:line="276" w:lineRule="auto"/>
      </w:pPr>
      <w:r>
        <w:rPr>
          <w:b/>
          <w:bCs/>
        </w:rPr>
        <w:fldChar w:fldCharType="end"/>
      </w:r>
      <w:r w:rsidR="0031430C" w:rsidRPr="0031430C">
        <w:t>B</w:t>
      </w:r>
      <w:r w:rsidR="0031430C" w:rsidRPr="0031430C">
        <w:rPr>
          <w:rFonts w:hint="eastAsia"/>
        </w:rPr>
        <w:t xml:space="preserve">ased </w:t>
      </w:r>
      <w:r w:rsidR="0031430C" w:rsidRPr="0031430C">
        <w:t xml:space="preserve">on the discussion above, we have the following </w:t>
      </w:r>
      <w:r w:rsidR="0031430C">
        <w:t>proposals</w:t>
      </w:r>
      <w:r w:rsidR="0031430C" w:rsidRPr="0031430C">
        <w:t>:</w:t>
      </w:r>
    </w:p>
    <w:p w14:paraId="42E8817D" w14:textId="4471D815" w:rsidR="00F2319E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111032511" w:history="1">
        <w:r w:rsidR="00F2319E" w:rsidRPr="008E0AFA">
          <w:rPr>
            <w:rStyle w:val="af2"/>
          </w:rPr>
          <w:t>Proposal 1</w:t>
        </w:r>
        <w:r w:rsidR="00F2319E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F2319E" w:rsidRPr="008E0AFA">
          <w:rPr>
            <w:rStyle w:val="af2"/>
          </w:rPr>
          <w:t>For intra-DU case, L2 reset/reconfiguration can be omitted for latency reduction.</w:t>
        </w:r>
      </w:hyperlink>
    </w:p>
    <w:p w14:paraId="6CBC7A1D" w14:textId="42639F9A" w:rsidR="00F2319E" w:rsidRDefault="00520E0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2512" w:history="1">
        <w:r w:rsidR="00F2319E" w:rsidRPr="008E0AFA">
          <w:rPr>
            <w:rStyle w:val="af2"/>
          </w:rPr>
          <w:t>Proposal 2</w:t>
        </w:r>
        <w:r w:rsidR="00F2319E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F2319E" w:rsidRPr="008E0AFA">
          <w:rPr>
            <w:rStyle w:val="af2"/>
          </w:rPr>
          <w:t>For inter-DU case, UE performs protocol handling as existing reconfiguration with sync but without security key refresh, i.e. MAC reset and RLC re-establishment and PDCP data recovery (for AM DRB).</w:t>
        </w:r>
      </w:hyperlink>
    </w:p>
    <w:p w14:paraId="15A5A558" w14:textId="18CD4E88" w:rsidR="00F2319E" w:rsidRDefault="00520E0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2513" w:history="1">
        <w:r w:rsidR="00F2319E" w:rsidRPr="008E0AFA">
          <w:rPr>
            <w:rStyle w:val="af2"/>
          </w:rPr>
          <w:t>Proposal 3</w:t>
        </w:r>
        <w:r w:rsidR="00F2319E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F2319E" w:rsidRPr="008E0AFA">
          <w:rPr>
            <w:rStyle w:val="af2"/>
          </w:rPr>
          <w:t>DL synchronization can be skipped for L1/L2 mobility if the target cell is a known cell.</w:t>
        </w:r>
      </w:hyperlink>
    </w:p>
    <w:p w14:paraId="0EC4EFB9" w14:textId="1FB948D6" w:rsidR="00F2319E" w:rsidRDefault="00520E0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2514" w:history="1">
        <w:r w:rsidR="00F2319E" w:rsidRPr="008E0AFA">
          <w:rPr>
            <w:rStyle w:val="af2"/>
          </w:rPr>
          <w:t>Proposal 4</w:t>
        </w:r>
        <w:r w:rsidR="00F2319E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F2319E" w:rsidRPr="008E0AFA">
          <w:rPr>
            <w:rStyle w:val="af2"/>
          </w:rPr>
          <w:t>RACH procedure can be skipped for UL synchronized scenario for L1/L2 mobility.</w:t>
        </w:r>
      </w:hyperlink>
    </w:p>
    <w:p w14:paraId="342D3C03" w14:textId="0B7A4089" w:rsidR="00F2319E" w:rsidRDefault="00520E0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2515" w:history="1">
        <w:r w:rsidR="00F2319E" w:rsidRPr="008E0AFA">
          <w:rPr>
            <w:rStyle w:val="af2"/>
          </w:rPr>
          <w:t>Proposal 5</w:t>
        </w:r>
        <w:r w:rsidR="00F2319E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F2319E" w:rsidRPr="008E0AFA">
          <w:rPr>
            <w:rStyle w:val="af2"/>
          </w:rPr>
          <w:t>TA acquisition can be optimized for asynchronized scenario to minimize the mobility latency due to UL synchronization procedure.</w:t>
        </w:r>
      </w:hyperlink>
    </w:p>
    <w:p w14:paraId="4CA41D4E" w14:textId="54E727A3"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14:paraId="4F051892" w14:textId="77777777" w:rsidR="00A37400" w:rsidRDefault="00A37400" w:rsidP="001131BE">
      <w:pPr>
        <w:pStyle w:val="1"/>
        <w:spacing w:line="276" w:lineRule="auto"/>
      </w:pPr>
      <w:bookmarkStart w:id="48" w:name="_In-sequence_SDU_delivery"/>
      <w:bookmarkStart w:id="49" w:name="_Ref189809556"/>
      <w:bookmarkStart w:id="50" w:name="_Ref174151459"/>
      <w:bookmarkStart w:id="51" w:name="_Ref450865335"/>
      <w:bookmarkEnd w:id="48"/>
      <w:r>
        <w:rPr>
          <w:rFonts w:hint="eastAsia"/>
        </w:rPr>
        <w:t>Reference</w:t>
      </w:r>
      <w:bookmarkEnd w:id="49"/>
      <w:bookmarkEnd w:id="50"/>
      <w:bookmarkEnd w:id="51"/>
    </w:p>
    <w:p w14:paraId="37FB3731" w14:textId="3B81315C" w:rsidR="009D7798" w:rsidRDefault="009D7798" w:rsidP="009D7798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</w:pPr>
      <w:r>
        <w:t xml:space="preserve">RP-221799 </w:t>
      </w:r>
      <w:r w:rsidRPr="00097958">
        <w:t>Revised WID on Further NR mobility enhancements</w:t>
      </w:r>
      <w:r>
        <w:t xml:space="preserve">    </w:t>
      </w:r>
      <w:r w:rsidRPr="00097958">
        <w:t>MediaTek Inc</w:t>
      </w:r>
    </w:p>
    <w:p w14:paraId="53599C55" w14:textId="77777777" w:rsidR="00A05C21" w:rsidRPr="009D7798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9D7798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7AC1B" w14:textId="77777777" w:rsidR="00520E05" w:rsidRDefault="00520E05">
      <w:r>
        <w:separator/>
      </w:r>
    </w:p>
  </w:endnote>
  <w:endnote w:type="continuationSeparator" w:id="0">
    <w:p w14:paraId="2BD1BA1A" w14:textId="77777777" w:rsidR="00520E05" w:rsidRDefault="0052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A4851" w14:textId="77777777" w:rsidR="00520E05" w:rsidRDefault="00520E05">
      <w:r>
        <w:separator/>
      </w:r>
    </w:p>
  </w:footnote>
  <w:footnote w:type="continuationSeparator" w:id="0">
    <w:p w14:paraId="1D4747C2" w14:textId="77777777" w:rsidR="00520E05" w:rsidRDefault="00520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806D6F"/>
    <w:multiLevelType w:val="hybridMultilevel"/>
    <w:tmpl w:val="B226CE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9D6399"/>
    <w:multiLevelType w:val="hybridMultilevel"/>
    <w:tmpl w:val="44FE130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003EA"/>
    <w:multiLevelType w:val="hybridMultilevel"/>
    <w:tmpl w:val="8A0EDF7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12"/>
  </w:num>
  <w:num w:numId="6">
    <w:abstractNumId w:val="6"/>
  </w:num>
  <w:num w:numId="7">
    <w:abstractNumId w:val="10"/>
  </w:num>
  <w:num w:numId="8">
    <w:abstractNumId w:val="14"/>
  </w:num>
  <w:num w:numId="9">
    <w:abstractNumId w:val="9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4"/>
  </w:num>
  <w:num w:numId="15">
    <w:abstractNumId w:val="3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46D"/>
    <w:rsid w:val="000046E3"/>
    <w:rsid w:val="00006446"/>
    <w:rsid w:val="00006896"/>
    <w:rsid w:val="00007686"/>
    <w:rsid w:val="00007CDC"/>
    <w:rsid w:val="000109FA"/>
    <w:rsid w:val="000112BC"/>
    <w:rsid w:val="00011B28"/>
    <w:rsid w:val="00015D15"/>
    <w:rsid w:val="00016427"/>
    <w:rsid w:val="00016B0E"/>
    <w:rsid w:val="00017C53"/>
    <w:rsid w:val="000203DC"/>
    <w:rsid w:val="00020424"/>
    <w:rsid w:val="00020A64"/>
    <w:rsid w:val="00020FF0"/>
    <w:rsid w:val="000214EB"/>
    <w:rsid w:val="0002186F"/>
    <w:rsid w:val="000218EC"/>
    <w:rsid w:val="000229AA"/>
    <w:rsid w:val="00023FEE"/>
    <w:rsid w:val="000250FF"/>
    <w:rsid w:val="00025440"/>
    <w:rsid w:val="0002545B"/>
    <w:rsid w:val="0002564D"/>
    <w:rsid w:val="00025ECA"/>
    <w:rsid w:val="000264FF"/>
    <w:rsid w:val="0003231E"/>
    <w:rsid w:val="000325B8"/>
    <w:rsid w:val="00033893"/>
    <w:rsid w:val="00034C15"/>
    <w:rsid w:val="0003688D"/>
    <w:rsid w:val="00036BA1"/>
    <w:rsid w:val="00036EEC"/>
    <w:rsid w:val="00037D60"/>
    <w:rsid w:val="00040B41"/>
    <w:rsid w:val="000422E2"/>
    <w:rsid w:val="00042653"/>
    <w:rsid w:val="00042F22"/>
    <w:rsid w:val="00043839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2A07"/>
    <w:rsid w:val="000534E3"/>
    <w:rsid w:val="00054226"/>
    <w:rsid w:val="00054D4A"/>
    <w:rsid w:val="000559BF"/>
    <w:rsid w:val="0005606A"/>
    <w:rsid w:val="00056206"/>
    <w:rsid w:val="00057117"/>
    <w:rsid w:val="00057AF1"/>
    <w:rsid w:val="00060EC2"/>
    <w:rsid w:val="0006128F"/>
    <w:rsid w:val="00061295"/>
    <w:rsid w:val="000616E7"/>
    <w:rsid w:val="00062C27"/>
    <w:rsid w:val="0006487E"/>
    <w:rsid w:val="00065E1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CC5"/>
    <w:rsid w:val="00077E5F"/>
    <w:rsid w:val="0008036A"/>
    <w:rsid w:val="00080B1B"/>
    <w:rsid w:val="00081AE6"/>
    <w:rsid w:val="000823E3"/>
    <w:rsid w:val="000827F0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F26"/>
    <w:rsid w:val="000A0E1C"/>
    <w:rsid w:val="000A1B7B"/>
    <w:rsid w:val="000A4FD0"/>
    <w:rsid w:val="000A56F2"/>
    <w:rsid w:val="000A6329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156E"/>
    <w:rsid w:val="000C165A"/>
    <w:rsid w:val="000C2E19"/>
    <w:rsid w:val="000C3034"/>
    <w:rsid w:val="000C3689"/>
    <w:rsid w:val="000C3BA5"/>
    <w:rsid w:val="000C4617"/>
    <w:rsid w:val="000C52EF"/>
    <w:rsid w:val="000C5855"/>
    <w:rsid w:val="000C66FC"/>
    <w:rsid w:val="000C7BAD"/>
    <w:rsid w:val="000D0D07"/>
    <w:rsid w:val="000D378C"/>
    <w:rsid w:val="000D3FD1"/>
    <w:rsid w:val="000D4797"/>
    <w:rsid w:val="000D4BB9"/>
    <w:rsid w:val="000D7A9E"/>
    <w:rsid w:val="000E0527"/>
    <w:rsid w:val="000E1E37"/>
    <w:rsid w:val="000E1E92"/>
    <w:rsid w:val="000E2E3D"/>
    <w:rsid w:val="000E54C1"/>
    <w:rsid w:val="000E5F5E"/>
    <w:rsid w:val="000E6F94"/>
    <w:rsid w:val="000F06D6"/>
    <w:rsid w:val="000F0EB1"/>
    <w:rsid w:val="000F1106"/>
    <w:rsid w:val="000F21D0"/>
    <w:rsid w:val="000F38C9"/>
    <w:rsid w:val="000F3BE9"/>
    <w:rsid w:val="000F3F6C"/>
    <w:rsid w:val="000F41D9"/>
    <w:rsid w:val="000F5EAE"/>
    <w:rsid w:val="000F6DF3"/>
    <w:rsid w:val="001005FF"/>
    <w:rsid w:val="00100B27"/>
    <w:rsid w:val="0010441A"/>
    <w:rsid w:val="001062FB"/>
    <w:rsid w:val="001063E6"/>
    <w:rsid w:val="00106E59"/>
    <w:rsid w:val="0010716A"/>
    <w:rsid w:val="00110591"/>
    <w:rsid w:val="001110A6"/>
    <w:rsid w:val="001124AB"/>
    <w:rsid w:val="001129A9"/>
    <w:rsid w:val="001131BE"/>
    <w:rsid w:val="00113CF4"/>
    <w:rsid w:val="00114144"/>
    <w:rsid w:val="00114A7A"/>
    <w:rsid w:val="001153EA"/>
    <w:rsid w:val="00115643"/>
    <w:rsid w:val="001158A9"/>
    <w:rsid w:val="00115B58"/>
    <w:rsid w:val="00115D27"/>
    <w:rsid w:val="00116765"/>
    <w:rsid w:val="001219F5"/>
    <w:rsid w:val="00121A20"/>
    <w:rsid w:val="0012290A"/>
    <w:rsid w:val="0012377F"/>
    <w:rsid w:val="00123E57"/>
    <w:rsid w:val="00124314"/>
    <w:rsid w:val="00124DEB"/>
    <w:rsid w:val="00125FED"/>
    <w:rsid w:val="00126B4A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8F0"/>
    <w:rsid w:val="00141188"/>
    <w:rsid w:val="00141434"/>
    <w:rsid w:val="00143FCA"/>
    <w:rsid w:val="001456EB"/>
    <w:rsid w:val="00151E23"/>
    <w:rsid w:val="001526E0"/>
    <w:rsid w:val="00152BA6"/>
    <w:rsid w:val="001547EF"/>
    <w:rsid w:val="001551B5"/>
    <w:rsid w:val="001566BD"/>
    <w:rsid w:val="00157CE2"/>
    <w:rsid w:val="001605D8"/>
    <w:rsid w:val="00162501"/>
    <w:rsid w:val="00165327"/>
    <w:rsid w:val="00165545"/>
    <w:rsid w:val="001659C1"/>
    <w:rsid w:val="00166588"/>
    <w:rsid w:val="00166BB5"/>
    <w:rsid w:val="001710FA"/>
    <w:rsid w:val="001725DC"/>
    <w:rsid w:val="00173A8E"/>
    <w:rsid w:val="00173B6C"/>
    <w:rsid w:val="00173E4C"/>
    <w:rsid w:val="00174FA7"/>
    <w:rsid w:val="00176A65"/>
    <w:rsid w:val="0018143F"/>
    <w:rsid w:val="00183C22"/>
    <w:rsid w:val="0018545E"/>
    <w:rsid w:val="00185A98"/>
    <w:rsid w:val="0018670A"/>
    <w:rsid w:val="00187968"/>
    <w:rsid w:val="00187D8A"/>
    <w:rsid w:val="00190AC1"/>
    <w:rsid w:val="0019341A"/>
    <w:rsid w:val="00193C64"/>
    <w:rsid w:val="00195779"/>
    <w:rsid w:val="00195A74"/>
    <w:rsid w:val="00197456"/>
    <w:rsid w:val="001977B5"/>
    <w:rsid w:val="00197DF9"/>
    <w:rsid w:val="00197E05"/>
    <w:rsid w:val="001A0948"/>
    <w:rsid w:val="001A16EB"/>
    <w:rsid w:val="001A1987"/>
    <w:rsid w:val="001A1AE7"/>
    <w:rsid w:val="001A2489"/>
    <w:rsid w:val="001A2564"/>
    <w:rsid w:val="001A6173"/>
    <w:rsid w:val="001A697D"/>
    <w:rsid w:val="001A6A1F"/>
    <w:rsid w:val="001A6CBA"/>
    <w:rsid w:val="001A6E74"/>
    <w:rsid w:val="001A7EA0"/>
    <w:rsid w:val="001B05F9"/>
    <w:rsid w:val="001B0B6C"/>
    <w:rsid w:val="001B0D97"/>
    <w:rsid w:val="001B116F"/>
    <w:rsid w:val="001B341B"/>
    <w:rsid w:val="001B3AF2"/>
    <w:rsid w:val="001B5A5D"/>
    <w:rsid w:val="001C10C5"/>
    <w:rsid w:val="001C1CE5"/>
    <w:rsid w:val="001C28CD"/>
    <w:rsid w:val="001C3D2A"/>
    <w:rsid w:val="001C7785"/>
    <w:rsid w:val="001D02D9"/>
    <w:rsid w:val="001D06BA"/>
    <w:rsid w:val="001D07FF"/>
    <w:rsid w:val="001D131D"/>
    <w:rsid w:val="001D179D"/>
    <w:rsid w:val="001D1A04"/>
    <w:rsid w:val="001D462F"/>
    <w:rsid w:val="001D51BA"/>
    <w:rsid w:val="001D5864"/>
    <w:rsid w:val="001D6342"/>
    <w:rsid w:val="001D6D53"/>
    <w:rsid w:val="001E069A"/>
    <w:rsid w:val="001E1138"/>
    <w:rsid w:val="001E1805"/>
    <w:rsid w:val="001E28F4"/>
    <w:rsid w:val="001E579E"/>
    <w:rsid w:val="001E58E2"/>
    <w:rsid w:val="001E6F4F"/>
    <w:rsid w:val="001E7AED"/>
    <w:rsid w:val="001F0E35"/>
    <w:rsid w:val="001F2302"/>
    <w:rsid w:val="001F2B81"/>
    <w:rsid w:val="001F31D1"/>
    <w:rsid w:val="001F3916"/>
    <w:rsid w:val="001F406C"/>
    <w:rsid w:val="001F4EC5"/>
    <w:rsid w:val="001F54C5"/>
    <w:rsid w:val="001F620C"/>
    <w:rsid w:val="001F6609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DAF"/>
    <w:rsid w:val="00210F3F"/>
    <w:rsid w:val="00211097"/>
    <w:rsid w:val="002133BE"/>
    <w:rsid w:val="00213539"/>
    <w:rsid w:val="00214316"/>
    <w:rsid w:val="00214DA8"/>
    <w:rsid w:val="00215423"/>
    <w:rsid w:val="002158FA"/>
    <w:rsid w:val="00215926"/>
    <w:rsid w:val="00216648"/>
    <w:rsid w:val="00217CDC"/>
    <w:rsid w:val="00220600"/>
    <w:rsid w:val="00220F69"/>
    <w:rsid w:val="002224DB"/>
    <w:rsid w:val="00223FCB"/>
    <w:rsid w:val="002252C3"/>
    <w:rsid w:val="00225C54"/>
    <w:rsid w:val="002302FF"/>
    <w:rsid w:val="00230765"/>
    <w:rsid w:val="002319E4"/>
    <w:rsid w:val="00231BF8"/>
    <w:rsid w:val="0023382A"/>
    <w:rsid w:val="0023469C"/>
    <w:rsid w:val="00234A3F"/>
    <w:rsid w:val="0023544B"/>
    <w:rsid w:val="00235632"/>
    <w:rsid w:val="00235872"/>
    <w:rsid w:val="00241559"/>
    <w:rsid w:val="002435B3"/>
    <w:rsid w:val="002438D9"/>
    <w:rsid w:val="00243EB8"/>
    <w:rsid w:val="00245394"/>
    <w:rsid w:val="002458EB"/>
    <w:rsid w:val="002468AB"/>
    <w:rsid w:val="002500C8"/>
    <w:rsid w:val="0025178A"/>
    <w:rsid w:val="0025262D"/>
    <w:rsid w:val="002532D8"/>
    <w:rsid w:val="00256137"/>
    <w:rsid w:val="00256A13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199"/>
    <w:rsid w:val="002657EA"/>
    <w:rsid w:val="00266214"/>
    <w:rsid w:val="00266C82"/>
    <w:rsid w:val="00266D31"/>
    <w:rsid w:val="00267C83"/>
    <w:rsid w:val="002700A1"/>
    <w:rsid w:val="002713BC"/>
    <w:rsid w:val="0027144F"/>
    <w:rsid w:val="00271813"/>
    <w:rsid w:val="00271DA9"/>
    <w:rsid w:val="00271F3A"/>
    <w:rsid w:val="002722EB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4983"/>
    <w:rsid w:val="002860CB"/>
    <w:rsid w:val="00286ACD"/>
    <w:rsid w:val="00287838"/>
    <w:rsid w:val="0029012D"/>
    <w:rsid w:val="002907B5"/>
    <w:rsid w:val="00290CBE"/>
    <w:rsid w:val="00292C0F"/>
    <w:rsid w:val="00292EB7"/>
    <w:rsid w:val="002932B8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959"/>
    <w:rsid w:val="002A0F1E"/>
    <w:rsid w:val="002A134C"/>
    <w:rsid w:val="002A1C37"/>
    <w:rsid w:val="002A1D4E"/>
    <w:rsid w:val="002A2072"/>
    <w:rsid w:val="002A2277"/>
    <w:rsid w:val="002A2869"/>
    <w:rsid w:val="002A3CFB"/>
    <w:rsid w:val="002A3DD7"/>
    <w:rsid w:val="002A517B"/>
    <w:rsid w:val="002A57F0"/>
    <w:rsid w:val="002A630C"/>
    <w:rsid w:val="002A6CD3"/>
    <w:rsid w:val="002B24D6"/>
    <w:rsid w:val="002B333E"/>
    <w:rsid w:val="002B380C"/>
    <w:rsid w:val="002B4395"/>
    <w:rsid w:val="002B4B70"/>
    <w:rsid w:val="002B5959"/>
    <w:rsid w:val="002C1CFB"/>
    <w:rsid w:val="002C209B"/>
    <w:rsid w:val="002C3300"/>
    <w:rsid w:val="002C41E6"/>
    <w:rsid w:val="002C58D6"/>
    <w:rsid w:val="002C6D5E"/>
    <w:rsid w:val="002C7304"/>
    <w:rsid w:val="002C7540"/>
    <w:rsid w:val="002D071A"/>
    <w:rsid w:val="002D22AC"/>
    <w:rsid w:val="002D2453"/>
    <w:rsid w:val="002D3282"/>
    <w:rsid w:val="002D34B2"/>
    <w:rsid w:val="002D4A2B"/>
    <w:rsid w:val="002D4C86"/>
    <w:rsid w:val="002D5683"/>
    <w:rsid w:val="002D7637"/>
    <w:rsid w:val="002D7E84"/>
    <w:rsid w:val="002E17F2"/>
    <w:rsid w:val="002E3834"/>
    <w:rsid w:val="002E3DDC"/>
    <w:rsid w:val="002E7BC1"/>
    <w:rsid w:val="002E7C4D"/>
    <w:rsid w:val="002E7CAE"/>
    <w:rsid w:val="002E7F79"/>
    <w:rsid w:val="002F025C"/>
    <w:rsid w:val="002F15C0"/>
    <w:rsid w:val="002F1BE3"/>
    <w:rsid w:val="002F2771"/>
    <w:rsid w:val="002F27D6"/>
    <w:rsid w:val="002F37A9"/>
    <w:rsid w:val="002F4A04"/>
    <w:rsid w:val="002F4E92"/>
    <w:rsid w:val="002F671E"/>
    <w:rsid w:val="00300832"/>
    <w:rsid w:val="00301CE6"/>
    <w:rsid w:val="00301E69"/>
    <w:rsid w:val="0030256B"/>
    <w:rsid w:val="0030276F"/>
    <w:rsid w:val="00302D40"/>
    <w:rsid w:val="003034C3"/>
    <w:rsid w:val="003043FC"/>
    <w:rsid w:val="0030501F"/>
    <w:rsid w:val="0030557A"/>
    <w:rsid w:val="00306131"/>
    <w:rsid w:val="003066C7"/>
    <w:rsid w:val="00307204"/>
    <w:rsid w:val="0030755B"/>
    <w:rsid w:val="00307BA1"/>
    <w:rsid w:val="00307D2A"/>
    <w:rsid w:val="0031068F"/>
    <w:rsid w:val="00311702"/>
    <w:rsid w:val="00311E82"/>
    <w:rsid w:val="003130B9"/>
    <w:rsid w:val="00313226"/>
    <w:rsid w:val="00313FD6"/>
    <w:rsid w:val="0031430C"/>
    <w:rsid w:val="0031435F"/>
    <w:rsid w:val="003143BD"/>
    <w:rsid w:val="00314DFA"/>
    <w:rsid w:val="0031586E"/>
    <w:rsid w:val="00315F6C"/>
    <w:rsid w:val="00316F00"/>
    <w:rsid w:val="003203ED"/>
    <w:rsid w:val="00321CCD"/>
    <w:rsid w:val="00322C9F"/>
    <w:rsid w:val="00324D23"/>
    <w:rsid w:val="00326BBC"/>
    <w:rsid w:val="00326DE7"/>
    <w:rsid w:val="00331161"/>
    <w:rsid w:val="00331751"/>
    <w:rsid w:val="003319BE"/>
    <w:rsid w:val="003327B0"/>
    <w:rsid w:val="00334579"/>
    <w:rsid w:val="003345BE"/>
    <w:rsid w:val="00334ADF"/>
    <w:rsid w:val="00334DA1"/>
    <w:rsid w:val="003352C7"/>
    <w:rsid w:val="00335858"/>
    <w:rsid w:val="00336400"/>
    <w:rsid w:val="00336A6A"/>
    <w:rsid w:val="00336BDA"/>
    <w:rsid w:val="003372A6"/>
    <w:rsid w:val="00342BD7"/>
    <w:rsid w:val="00343C11"/>
    <w:rsid w:val="003443D4"/>
    <w:rsid w:val="00346DB5"/>
    <w:rsid w:val="003477B1"/>
    <w:rsid w:val="00352064"/>
    <w:rsid w:val="00352DB7"/>
    <w:rsid w:val="00354006"/>
    <w:rsid w:val="00354EB9"/>
    <w:rsid w:val="00356B09"/>
    <w:rsid w:val="00356F3B"/>
    <w:rsid w:val="00357380"/>
    <w:rsid w:val="00357762"/>
    <w:rsid w:val="003602D9"/>
    <w:rsid w:val="0036033A"/>
    <w:rsid w:val="003604CE"/>
    <w:rsid w:val="00360A31"/>
    <w:rsid w:val="00362E4F"/>
    <w:rsid w:val="00362FAF"/>
    <w:rsid w:val="00363316"/>
    <w:rsid w:val="0036354A"/>
    <w:rsid w:val="003645E2"/>
    <w:rsid w:val="00364A8B"/>
    <w:rsid w:val="00366D00"/>
    <w:rsid w:val="00367004"/>
    <w:rsid w:val="00370E47"/>
    <w:rsid w:val="00371C64"/>
    <w:rsid w:val="00371DB1"/>
    <w:rsid w:val="00372591"/>
    <w:rsid w:val="00373C67"/>
    <w:rsid w:val="003742AC"/>
    <w:rsid w:val="003755C7"/>
    <w:rsid w:val="00375FF7"/>
    <w:rsid w:val="0037704F"/>
    <w:rsid w:val="0037770A"/>
    <w:rsid w:val="00377CE1"/>
    <w:rsid w:val="003802A0"/>
    <w:rsid w:val="003805C2"/>
    <w:rsid w:val="00380EF9"/>
    <w:rsid w:val="0038116B"/>
    <w:rsid w:val="003834E1"/>
    <w:rsid w:val="00385BF0"/>
    <w:rsid w:val="003862F4"/>
    <w:rsid w:val="003877DD"/>
    <w:rsid w:val="00390339"/>
    <w:rsid w:val="00390869"/>
    <w:rsid w:val="003920EC"/>
    <w:rsid w:val="0039231E"/>
    <w:rsid w:val="0039263A"/>
    <w:rsid w:val="003939FF"/>
    <w:rsid w:val="00393FEF"/>
    <w:rsid w:val="0039581C"/>
    <w:rsid w:val="00396D54"/>
    <w:rsid w:val="0039798D"/>
    <w:rsid w:val="00397B6D"/>
    <w:rsid w:val="003A04CD"/>
    <w:rsid w:val="003A0538"/>
    <w:rsid w:val="003A066E"/>
    <w:rsid w:val="003A0858"/>
    <w:rsid w:val="003A2223"/>
    <w:rsid w:val="003A2294"/>
    <w:rsid w:val="003A2A0F"/>
    <w:rsid w:val="003A3954"/>
    <w:rsid w:val="003A45A1"/>
    <w:rsid w:val="003A5154"/>
    <w:rsid w:val="003A5B0A"/>
    <w:rsid w:val="003A5E2E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1CD9"/>
    <w:rsid w:val="003C2702"/>
    <w:rsid w:val="003C7806"/>
    <w:rsid w:val="003D109F"/>
    <w:rsid w:val="003D1E1E"/>
    <w:rsid w:val="003D21F6"/>
    <w:rsid w:val="003D2478"/>
    <w:rsid w:val="003D3C45"/>
    <w:rsid w:val="003D59E0"/>
    <w:rsid w:val="003D5B1F"/>
    <w:rsid w:val="003D62C8"/>
    <w:rsid w:val="003E045C"/>
    <w:rsid w:val="003E0DD1"/>
    <w:rsid w:val="003E15FA"/>
    <w:rsid w:val="003E1A7A"/>
    <w:rsid w:val="003E1DC6"/>
    <w:rsid w:val="003E2466"/>
    <w:rsid w:val="003E2BA5"/>
    <w:rsid w:val="003E2EC0"/>
    <w:rsid w:val="003E538B"/>
    <w:rsid w:val="003E55E4"/>
    <w:rsid w:val="003E74E3"/>
    <w:rsid w:val="003F05C7"/>
    <w:rsid w:val="003F1455"/>
    <w:rsid w:val="003F2904"/>
    <w:rsid w:val="003F2CD4"/>
    <w:rsid w:val="003F435A"/>
    <w:rsid w:val="003F4FA1"/>
    <w:rsid w:val="003F6032"/>
    <w:rsid w:val="003F6BBE"/>
    <w:rsid w:val="003F6D82"/>
    <w:rsid w:val="004000E8"/>
    <w:rsid w:val="00400664"/>
    <w:rsid w:val="00400716"/>
    <w:rsid w:val="00400C2A"/>
    <w:rsid w:val="00402E2B"/>
    <w:rsid w:val="004038B5"/>
    <w:rsid w:val="00403CE6"/>
    <w:rsid w:val="00404799"/>
    <w:rsid w:val="0040512B"/>
    <w:rsid w:val="00405195"/>
    <w:rsid w:val="0040567E"/>
    <w:rsid w:val="00405CA5"/>
    <w:rsid w:val="00407986"/>
    <w:rsid w:val="00407CD3"/>
    <w:rsid w:val="00410134"/>
    <w:rsid w:val="00410B72"/>
    <w:rsid w:val="00410F18"/>
    <w:rsid w:val="00411EC4"/>
    <w:rsid w:val="0041263E"/>
    <w:rsid w:val="00413692"/>
    <w:rsid w:val="00413AAC"/>
    <w:rsid w:val="00413E92"/>
    <w:rsid w:val="004161C1"/>
    <w:rsid w:val="00417191"/>
    <w:rsid w:val="00417BC0"/>
    <w:rsid w:val="00417DB0"/>
    <w:rsid w:val="00420886"/>
    <w:rsid w:val="00420A4C"/>
    <w:rsid w:val="00420F90"/>
    <w:rsid w:val="00421105"/>
    <w:rsid w:val="00422A46"/>
    <w:rsid w:val="004242F4"/>
    <w:rsid w:val="004251AA"/>
    <w:rsid w:val="00425A6A"/>
    <w:rsid w:val="00425B88"/>
    <w:rsid w:val="00427248"/>
    <w:rsid w:val="00430BAC"/>
    <w:rsid w:val="00433DE1"/>
    <w:rsid w:val="00434987"/>
    <w:rsid w:val="00434CA8"/>
    <w:rsid w:val="00435E43"/>
    <w:rsid w:val="00437447"/>
    <w:rsid w:val="0044197A"/>
    <w:rsid w:val="00441A92"/>
    <w:rsid w:val="0044236F"/>
    <w:rsid w:val="00442A92"/>
    <w:rsid w:val="00443897"/>
    <w:rsid w:val="00444F56"/>
    <w:rsid w:val="00446488"/>
    <w:rsid w:val="00446D86"/>
    <w:rsid w:val="004503AC"/>
    <w:rsid w:val="004517AA"/>
    <w:rsid w:val="00452AB6"/>
    <w:rsid w:val="00452CAC"/>
    <w:rsid w:val="00455B35"/>
    <w:rsid w:val="00457565"/>
    <w:rsid w:val="00457B71"/>
    <w:rsid w:val="00461429"/>
    <w:rsid w:val="00461F7A"/>
    <w:rsid w:val="00463AF4"/>
    <w:rsid w:val="004652FD"/>
    <w:rsid w:val="0046582D"/>
    <w:rsid w:val="004669E2"/>
    <w:rsid w:val="00470A27"/>
    <w:rsid w:val="00470C31"/>
    <w:rsid w:val="004713BA"/>
    <w:rsid w:val="00472A5A"/>
    <w:rsid w:val="004734D0"/>
    <w:rsid w:val="00474E3F"/>
    <w:rsid w:val="0047556B"/>
    <w:rsid w:val="00476111"/>
    <w:rsid w:val="0047704A"/>
    <w:rsid w:val="00477344"/>
    <w:rsid w:val="00477768"/>
    <w:rsid w:val="00480BDD"/>
    <w:rsid w:val="00480E14"/>
    <w:rsid w:val="00482AFA"/>
    <w:rsid w:val="00482CDD"/>
    <w:rsid w:val="00482F11"/>
    <w:rsid w:val="00483168"/>
    <w:rsid w:val="00483F9B"/>
    <w:rsid w:val="00485667"/>
    <w:rsid w:val="004857D3"/>
    <w:rsid w:val="004874D0"/>
    <w:rsid w:val="00490DE1"/>
    <w:rsid w:val="004914F8"/>
    <w:rsid w:val="00492BC5"/>
    <w:rsid w:val="00493A29"/>
    <w:rsid w:val="00494279"/>
    <w:rsid w:val="00495DB1"/>
    <w:rsid w:val="004964F1"/>
    <w:rsid w:val="00496ABA"/>
    <w:rsid w:val="004A12A3"/>
    <w:rsid w:val="004A16BC"/>
    <w:rsid w:val="004A2B94"/>
    <w:rsid w:val="004A3167"/>
    <w:rsid w:val="004A62D6"/>
    <w:rsid w:val="004A6C1E"/>
    <w:rsid w:val="004B0919"/>
    <w:rsid w:val="004B114C"/>
    <w:rsid w:val="004B24BE"/>
    <w:rsid w:val="004B4F73"/>
    <w:rsid w:val="004B57E6"/>
    <w:rsid w:val="004B5C2F"/>
    <w:rsid w:val="004B66D0"/>
    <w:rsid w:val="004B7C0C"/>
    <w:rsid w:val="004C3898"/>
    <w:rsid w:val="004C4246"/>
    <w:rsid w:val="004C5C2C"/>
    <w:rsid w:val="004C6FC1"/>
    <w:rsid w:val="004C7B85"/>
    <w:rsid w:val="004D1698"/>
    <w:rsid w:val="004D1E7F"/>
    <w:rsid w:val="004D22F6"/>
    <w:rsid w:val="004D2BD6"/>
    <w:rsid w:val="004D36B1"/>
    <w:rsid w:val="004D3F54"/>
    <w:rsid w:val="004D44C8"/>
    <w:rsid w:val="004D665A"/>
    <w:rsid w:val="004D6C2E"/>
    <w:rsid w:val="004D7EBD"/>
    <w:rsid w:val="004E143B"/>
    <w:rsid w:val="004E1E8E"/>
    <w:rsid w:val="004E2680"/>
    <w:rsid w:val="004E28F9"/>
    <w:rsid w:val="004E3384"/>
    <w:rsid w:val="004E3E23"/>
    <w:rsid w:val="004E3E5E"/>
    <w:rsid w:val="004E4558"/>
    <w:rsid w:val="004E462E"/>
    <w:rsid w:val="004E4E16"/>
    <w:rsid w:val="004E56DC"/>
    <w:rsid w:val="004E75A1"/>
    <w:rsid w:val="004E76F4"/>
    <w:rsid w:val="004F0484"/>
    <w:rsid w:val="004F0B4E"/>
    <w:rsid w:val="004F0B5C"/>
    <w:rsid w:val="004F0B6C"/>
    <w:rsid w:val="004F2078"/>
    <w:rsid w:val="004F45F9"/>
    <w:rsid w:val="004F4DA3"/>
    <w:rsid w:val="004F560D"/>
    <w:rsid w:val="004F7C46"/>
    <w:rsid w:val="00500172"/>
    <w:rsid w:val="00501498"/>
    <w:rsid w:val="00501DF9"/>
    <w:rsid w:val="00501EE3"/>
    <w:rsid w:val="00505110"/>
    <w:rsid w:val="00505D16"/>
    <w:rsid w:val="00506557"/>
    <w:rsid w:val="0050677A"/>
    <w:rsid w:val="005108D8"/>
    <w:rsid w:val="005112D6"/>
    <w:rsid w:val="005116F9"/>
    <w:rsid w:val="00511892"/>
    <w:rsid w:val="00511DD1"/>
    <w:rsid w:val="005153A7"/>
    <w:rsid w:val="00515C34"/>
    <w:rsid w:val="00520E05"/>
    <w:rsid w:val="005219CF"/>
    <w:rsid w:val="00521B6A"/>
    <w:rsid w:val="0052235D"/>
    <w:rsid w:val="0052327B"/>
    <w:rsid w:val="0052387B"/>
    <w:rsid w:val="005238E3"/>
    <w:rsid w:val="0052453E"/>
    <w:rsid w:val="00524AA8"/>
    <w:rsid w:val="00530643"/>
    <w:rsid w:val="00531631"/>
    <w:rsid w:val="00531D30"/>
    <w:rsid w:val="00534B59"/>
    <w:rsid w:val="00536759"/>
    <w:rsid w:val="00536F57"/>
    <w:rsid w:val="00537C62"/>
    <w:rsid w:val="00540F35"/>
    <w:rsid w:val="00541A35"/>
    <w:rsid w:val="00542230"/>
    <w:rsid w:val="00542BCE"/>
    <w:rsid w:val="00543171"/>
    <w:rsid w:val="005446DE"/>
    <w:rsid w:val="00544D95"/>
    <w:rsid w:val="00545608"/>
    <w:rsid w:val="00546970"/>
    <w:rsid w:val="00551F4F"/>
    <w:rsid w:val="00552585"/>
    <w:rsid w:val="00554336"/>
    <w:rsid w:val="00554B0A"/>
    <w:rsid w:val="00554E19"/>
    <w:rsid w:val="005561BC"/>
    <w:rsid w:val="00556977"/>
    <w:rsid w:val="00560AA3"/>
    <w:rsid w:val="0056121F"/>
    <w:rsid w:val="00561949"/>
    <w:rsid w:val="005620F1"/>
    <w:rsid w:val="005646BD"/>
    <w:rsid w:val="00565C6A"/>
    <w:rsid w:val="005661DB"/>
    <w:rsid w:val="0057126F"/>
    <w:rsid w:val="0057179C"/>
    <w:rsid w:val="00572505"/>
    <w:rsid w:val="00573703"/>
    <w:rsid w:val="00573F08"/>
    <w:rsid w:val="005744C8"/>
    <w:rsid w:val="00575C2F"/>
    <w:rsid w:val="0057664C"/>
    <w:rsid w:val="005826D4"/>
    <w:rsid w:val="00582809"/>
    <w:rsid w:val="0058798C"/>
    <w:rsid w:val="005900FA"/>
    <w:rsid w:val="00592E17"/>
    <w:rsid w:val="005935A4"/>
    <w:rsid w:val="00593AC1"/>
    <w:rsid w:val="00593F30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3494"/>
    <w:rsid w:val="005A4147"/>
    <w:rsid w:val="005A662D"/>
    <w:rsid w:val="005A6A9A"/>
    <w:rsid w:val="005B1B6A"/>
    <w:rsid w:val="005B35D7"/>
    <w:rsid w:val="005B392A"/>
    <w:rsid w:val="005B3AA3"/>
    <w:rsid w:val="005B44FC"/>
    <w:rsid w:val="005B50DB"/>
    <w:rsid w:val="005B6F83"/>
    <w:rsid w:val="005B6FC5"/>
    <w:rsid w:val="005C0A0D"/>
    <w:rsid w:val="005C1B04"/>
    <w:rsid w:val="005C2BD3"/>
    <w:rsid w:val="005C4894"/>
    <w:rsid w:val="005C4D4A"/>
    <w:rsid w:val="005C5C7E"/>
    <w:rsid w:val="005C6DD1"/>
    <w:rsid w:val="005C74FB"/>
    <w:rsid w:val="005C79F3"/>
    <w:rsid w:val="005D0738"/>
    <w:rsid w:val="005D1145"/>
    <w:rsid w:val="005D1602"/>
    <w:rsid w:val="005D4317"/>
    <w:rsid w:val="005D4882"/>
    <w:rsid w:val="005D583F"/>
    <w:rsid w:val="005D6AF9"/>
    <w:rsid w:val="005D7605"/>
    <w:rsid w:val="005E08E8"/>
    <w:rsid w:val="005E1131"/>
    <w:rsid w:val="005E1AA7"/>
    <w:rsid w:val="005E1BD8"/>
    <w:rsid w:val="005E385F"/>
    <w:rsid w:val="005E38B9"/>
    <w:rsid w:val="005E3BDB"/>
    <w:rsid w:val="005E5B81"/>
    <w:rsid w:val="005E670F"/>
    <w:rsid w:val="005E7EC0"/>
    <w:rsid w:val="005F07D3"/>
    <w:rsid w:val="005F1237"/>
    <w:rsid w:val="005F2CB1"/>
    <w:rsid w:val="005F2FDC"/>
    <w:rsid w:val="005F3025"/>
    <w:rsid w:val="005F501E"/>
    <w:rsid w:val="005F618C"/>
    <w:rsid w:val="005F672F"/>
    <w:rsid w:val="005F6F4E"/>
    <w:rsid w:val="005F70BD"/>
    <w:rsid w:val="005F7181"/>
    <w:rsid w:val="005F79E4"/>
    <w:rsid w:val="005F7E30"/>
    <w:rsid w:val="006018F1"/>
    <w:rsid w:val="0060283C"/>
    <w:rsid w:val="006035CC"/>
    <w:rsid w:val="006039AD"/>
    <w:rsid w:val="00604547"/>
    <w:rsid w:val="00604F14"/>
    <w:rsid w:val="00605419"/>
    <w:rsid w:val="00605771"/>
    <w:rsid w:val="00606272"/>
    <w:rsid w:val="00611B83"/>
    <w:rsid w:val="006121B9"/>
    <w:rsid w:val="00613257"/>
    <w:rsid w:val="0061342C"/>
    <w:rsid w:val="00614328"/>
    <w:rsid w:val="006146CE"/>
    <w:rsid w:val="00617795"/>
    <w:rsid w:val="0062051E"/>
    <w:rsid w:val="00620A71"/>
    <w:rsid w:val="00620D4A"/>
    <w:rsid w:val="00620D80"/>
    <w:rsid w:val="00620F39"/>
    <w:rsid w:val="00621138"/>
    <w:rsid w:val="006234A6"/>
    <w:rsid w:val="0062388B"/>
    <w:rsid w:val="00623A29"/>
    <w:rsid w:val="00626308"/>
    <w:rsid w:val="00630001"/>
    <w:rsid w:val="006311B3"/>
    <w:rsid w:val="0063284C"/>
    <w:rsid w:val="00632BE1"/>
    <w:rsid w:val="0063366C"/>
    <w:rsid w:val="00633782"/>
    <w:rsid w:val="006346DE"/>
    <w:rsid w:val="00636398"/>
    <w:rsid w:val="006368D3"/>
    <w:rsid w:val="006377EC"/>
    <w:rsid w:val="00641442"/>
    <w:rsid w:val="0064151F"/>
    <w:rsid w:val="00641533"/>
    <w:rsid w:val="00641D12"/>
    <w:rsid w:val="0064208D"/>
    <w:rsid w:val="00642C00"/>
    <w:rsid w:val="00643475"/>
    <w:rsid w:val="0064396A"/>
    <w:rsid w:val="00643FCD"/>
    <w:rsid w:val="00644637"/>
    <w:rsid w:val="00645B88"/>
    <w:rsid w:val="0064624E"/>
    <w:rsid w:val="0064685A"/>
    <w:rsid w:val="00647F92"/>
    <w:rsid w:val="00650AB9"/>
    <w:rsid w:val="0065309B"/>
    <w:rsid w:val="006533A8"/>
    <w:rsid w:val="006536C1"/>
    <w:rsid w:val="00655733"/>
    <w:rsid w:val="00655ACD"/>
    <w:rsid w:val="0065652A"/>
    <w:rsid w:val="00656725"/>
    <w:rsid w:val="00656A92"/>
    <w:rsid w:val="00656DDE"/>
    <w:rsid w:val="0066011D"/>
    <w:rsid w:val="00660137"/>
    <w:rsid w:val="006607C0"/>
    <w:rsid w:val="00660879"/>
    <w:rsid w:val="006613A6"/>
    <w:rsid w:val="00662094"/>
    <w:rsid w:val="00662175"/>
    <w:rsid w:val="006627A2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237F"/>
    <w:rsid w:val="006731B9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6453"/>
    <w:rsid w:val="006876D5"/>
    <w:rsid w:val="006916B0"/>
    <w:rsid w:val="00693400"/>
    <w:rsid w:val="0069550E"/>
    <w:rsid w:val="00695FC2"/>
    <w:rsid w:val="00696173"/>
    <w:rsid w:val="00696949"/>
    <w:rsid w:val="00697052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2099"/>
    <w:rsid w:val="006B2D47"/>
    <w:rsid w:val="006B35EF"/>
    <w:rsid w:val="006B3AE4"/>
    <w:rsid w:val="006B50CF"/>
    <w:rsid w:val="006B5412"/>
    <w:rsid w:val="006B587C"/>
    <w:rsid w:val="006B6910"/>
    <w:rsid w:val="006C03B8"/>
    <w:rsid w:val="006C1453"/>
    <w:rsid w:val="006C1DB4"/>
    <w:rsid w:val="006C3334"/>
    <w:rsid w:val="006C5CFC"/>
    <w:rsid w:val="006C5E69"/>
    <w:rsid w:val="006C5EC9"/>
    <w:rsid w:val="006C6059"/>
    <w:rsid w:val="006C6949"/>
    <w:rsid w:val="006C7114"/>
    <w:rsid w:val="006C7522"/>
    <w:rsid w:val="006D0952"/>
    <w:rsid w:val="006D1569"/>
    <w:rsid w:val="006D4938"/>
    <w:rsid w:val="006D5177"/>
    <w:rsid w:val="006D65CA"/>
    <w:rsid w:val="006D6B00"/>
    <w:rsid w:val="006D6F08"/>
    <w:rsid w:val="006E062C"/>
    <w:rsid w:val="006E249B"/>
    <w:rsid w:val="006E28B7"/>
    <w:rsid w:val="006E3310"/>
    <w:rsid w:val="006E40F7"/>
    <w:rsid w:val="006E4E39"/>
    <w:rsid w:val="006E565E"/>
    <w:rsid w:val="006E5F94"/>
    <w:rsid w:val="006E6277"/>
    <w:rsid w:val="006E65DA"/>
    <w:rsid w:val="006E673D"/>
    <w:rsid w:val="006E73EB"/>
    <w:rsid w:val="006E7D3B"/>
    <w:rsid w:val="006F0889"/>
    <w:rsid w:val="006F11FE"/>
    <w:rsid w:val="006F1B70"/>
    <w:rsid w:val="006F3315"/>
    <w:rsid w:val="006F341D"/>
    <w:rsid w:val="006F35CC"/>
    <w:rsid w:val="006F3620"/>
    <w:rsid w:val="006F3CDE"/>
    <w:rsid w:val="006F41F4"/>
    <w:rsid w:val="006F58D4"/>
    <w:rsid w:val="006F5AFE"/>
    <w:rsid w:val="006F6757"/>
    <w:rsid w:val="006F7A68"/>
    <w:rsid w:val="00700A67"/>
    <w:rsid w:val="00700A9B"/>
    <w:rsid w:val="00700D8F"/>
    <w:rsid w:val="0070104C"/>
    <w:rsid w:val="007010DF"/>
    <w:rsid w:val="007020A0"/>
    <w:rsid w:val="0070236A"/>
    <w:rsid w:val="007027CF"/>
    <w:rsid w:val="0070346E"/>
    <w:rsid w:val="00703898"/>
    <w:rsid w:val="0070393E"/>
    <w:rsid w:val="00703CA3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E8A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753"/>
    <w:rsid w:val="00724338"/>
    <w:rsid w:val="00724C2B"/>
    <w:rsid w:val="007253A8"/>
    <w:rsid w:val="007259F3"/>
    <w:rsid w:val="00726EA6"/>
    <w:rsid w:val="00727208"/>
    <w:rsid w:val="00727680"/>
    <w:rsid w:val="00727F70"/>
    <w:rsid w:val="00730894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6AD2"/>
    <w:rsid w:val="0074729A"/>
    <w:rsid w:val="0074762D"/>
    <w:rsid w:val="00747C5A"/>
    <w:rsid w:val="00747D8B"/>
    <w:rsid w:val="007504C4"/>
    <w:rsid w:val="00751228"/>
    <w:rsid w:val="00753169"/>
    <w:rsid w:val="00753618"/>
    <w:rsid w:val="0075458A"/>
    <w:rsid w:val="007571E1"/>
    <w:rsid w:val="007604B2"/>
    <w:rsid w:val="007605F1"/>
    <w:rsid w:val="00763855"/>
    <w:rsid w:val="007642FB"/>
    <w:rsid w:val="007643E4"/>
    <w:rsid w:val="00765281"/>
    <w:rsid w:val="0076535D"/>
    <w:rsid w:val="00765AC1"/>
    <w:rsid w:val="00766BAD"/>
    <w:rsid w:val="00770C31"/>
    <w:rsid w:val="0077182C"/>
    <w:rsid w:val="00771B71"/>
    <w:rsid w:val="00772F7E"/>
    <w:rsid w:val="00774CBB"/>
    <w:rsid w:val="00775299"/>
    <w:rsid w:val="007755F2"/>
    <w:rsid w:val="00775A91"/>
    <w:rsid w:val="00776416"/>
    <w:rsid w:val="00776971"/>
    <w:rsid w:val="00776D36"/>
    <w:rsid w:val="00781583"/>
    <w:rsid w:val="0078177E"/>
    <w:rsid w:val="0078258F"/>
    <w:rsid w:val="0078304C"/>
    <w:rsid w:val="00783673"/>
    <w:rsid w:val="00783675"/>
    <w:rsid w:val="00783C99"/>
    <w:rsid w:val="00783CF1"/>
    <w:rsid w:val="00784285"/>
    <w:rsid w:val="007849A2"/>
    <w:rsid w:val="00785282"/>
    <w:rsid w:val="00785490"/>
    <w:rsid w:val="007869BE"/>
    <w:rsid w:val="00787302"/>
    <w:rsid w:val="00791387"/>
    <w:rsid w:val="007925EA"/>
    <w:rsid w:val="00793CD8"/>
    <w:rsid w:val="00795C92"/>
    <w:rsid w:val="00796231"/>
    <w:rsid w:val="00796286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B1A53"/>
    <w:rsid w:val="007B3D2D"/>
    <w:rsid w:val="007B50AE"/>
    <w:rsid w:val="007B51DF"/>
    <w:rsid w:val="007B5B53"/>
    <w:rsid w:val="007B61F1"/>
    <w:rsid w:val="007B69DC"/>
    <w:rsid w:val="007B6A96"/>
    <w:rsid w:val="007C05DD"/>
    <w:rsid w:val="007C0EAF"/>
    <w:rsid w:val="007C3817"/>
    <w:rsid w:val="007C3D18"/>
    <w:rsid w:val="007C4975"/>
    <w:rsid w:val="007C4C15"/>
    <w:rsid w:val="007C549B"/>
    <w:rsid w:val="007C5594"/>
    <w:rsid w:val="007C5FCC"/>
    <w:rsid w:val="007C60BF"/>
    <w:rsid w:val="007C6A07"/>
    <w:rsid w:val="007C75A1"/>
    <w:rsid w:val="007C77A5"/>
    <w:rsid w:val="007C7BC8"/>
    <w:rsid w:val="007D04E5"/>
    <w:rsid w:val="007D0838"/>
    <w:rsid w:val="007D106F"/>
    <w:rsid w:val="007D3035"/>
    <w:rsid w:val="007D318A"/>
    <w:rsid w:val="007D4EE8"/>
    <w:rsid w:val="007D5901"/>
    <w:rsid w:val="007D607D"/>
    <w:rsid w:val="007D6E99"/>
    <w:rsid w:val="007D7526"/>
    <w:rsid w:val="007E178E"/>
    <w:rsid w:val="007E1E32"/>
    <w:rsid w:val="007E2733"/>
    <w:rsid w:val="007E2D0D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22C6"/>
    <w:rsid w:val="007F3FE7"/>
    <w:rsid w:val="007F512E"/>
    <w:rsid w:val="007F7230"/>
    <w:rsid w:val="00802800"/>
    <w:rsid w:val="008028BA"/>
    <w:rsid w:val="00802FD1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FCB"/>
    <w:rsid w:val="0081260D"/>
    <w:rsid w:val="008158D6"/>
    <w:rsid w:val="0081599E"/>
    <w:rsid w:val="0081642F"/>
    <w:rsid w:val="00817196"/>
    <w:rsid w:val="00820E6D"/>
    <w:rsid w:val="00821725"/>
    <w:rsid w:val="008232AF"/>
    <w:rsid w:val="008235DB"/>
    <w:rsid w:val="00824AB4"/>
    <w:rsid w:val="00825284"/>
    <w:rsid w:val="00825C42"/>
    <w:rsid w:val="00825D25"/>
    <w:rsid w:val="00826E60"/>
    <w:rsid w:val="00827D6F"/>
    <w:rsid w:val="00832834"/>
    <w:rsid w:val="00837103"/>
    <w:rsid w:val="008376AC"/>
    <w:rsid w:val="008412EA"/>
    <w:rsid w:val="008444E8"/>
    <w:rsid w:val="00844B85"/>
    <w:rsid w:val="00844E80"/>
    <w:rsid w:val="00845754"/>
    <w:rsid w:val="00846FE7"/>
    <w:rsid w:val="00847CF6"/>
    <w:rsid w:val="00850135"/>
    <w:rsid w:val="008530EC"/>
    <w:rsid w:val="00853FD9"/>
    <w:rsid w:val="00854237"/>
    <w:rsid w:val="008568B9"/>
    <w:rsid w:val="00856911"/>
    <w:rsid w:val="008571BC"/>
    <w:rsid w:val="00857F50"/>
    <w:rsid w:val="00861586"/>
    <w:rsid w:val="00862126"/>
    <w:rsid w:val="0086318D"/>
    <w:rsid w:val="00863CA4"/>
    <w:rsid w:val="00864445"/>
    <w:rsid w:val="00865BAC"/>
    <w:rsid w:val="00865C41"/>
    <w:rsid w:val="00866B94"/>
    <w:rsid w:val="00866DEA"/>
    <w:rsid w:val="008677FD"/>
    <w:rsid w:val="008706D4"/>
    <w:rsid w:val="00870F8A"/>
    <w:rsid w:val="008719A4"/>
    <w:rsid w:val="00871D23"/>
    <w:rsid w:val="00874312"/>
    <w:rsid w:val="0087437C"/>
    <w:rsid w:val="00875CD7"/>
    <w:rsid w:val="008760B6"/>
    <w:rsid w:val="008762BD"/>
    <w:rsid w:val="00876932"/>
    <w:rsid w:val="00876B4D"/>
    <w:rsid w:val="00876CBD"/>
    <w:rsid w:val="00876FA0"/>
    <w:rsid w:val="00876FC3"/>
    <w:rsid w:val="0087701B"/>
    <w:rsid w:val="00877F18"/>
    <w:rsid w:val="00880032"/>
    <w:rsid w:val="008804C2"/>
    <w:rsid w:val="0088099B"/>
    <w:rsid w:val="00881CBB"/>
    <w:rsid w:val="0088205D"/>
    <w:rsid w:val="00883593"/>
    <w:rsid w:val="0088442E"/>
    <w:rsid w:val="008853B3"/>
    <w:rsid w:val="00885BD5"/>
    <w:rsid w:val="008861D4"/>
    <w:rsid w:val="00892F30"/>
    <w:rsid w:val="00893321"/>
    <w:rsid w:val="00894A88"/>
    <w:rsid w:val="00895386"/>
    <w:rsid w:val="00895BFF"/>
    <w:rsid w:val="00895EAC"/>
    <w:rsid w:val="00897183"/>
    <w:rsid w:val="008A1538"/>
    <w:rsid w:val="008A21FF"/>
    <w:rsid w:val="008A2896"/>
    <w:rsid w:val="008A296B"/>
    <w:rsid w:val="008A2CE2"/>
    <w:rsid w:val="008A30AC"/>
    <w:rsid w:val="008A3315"/>
    <w:rsid w:val="008A44B8"/>
    <w:rsid w:val="008A46E5"/>
    <w:rsid w:val="008A51A8"/>
    <w:rsid w:val="008A5419"/>
    <w:rsid w:val="008A54C7"/>
    <w:rsid w:val="008A77D8"/>
    <w:rsid w:val="008A7C37"/>
    <w:rsid w:val="008B0483"/>
    <w:rsid w:val="008B05B3"/>
    <w:rsid w:val="008B120C"/>
    <w:rsid w:val="008B3590"/>
    <w:rsid w:val="008B51A0"/>
    <w:rsid w:val="008B592A"/>
    <w:rsid w:val="008B6A8D"/>
    <w:rsid w:val="008B71B4"/>
    <w:rsid w:val="008B7997"/>
    <w:rsid w:val="008B7B5C"/>
    <w:rsid w:val="008B7DBA"/>
    <w:rsid w:val="008C0B84"/>
    <w:rsid w:val="008C0C99"/>
    <w:rsid w:val="008C1C91"/>
    <w:rsid w:val="008C2017"/>
    <w:rsid w:val="008C36CA"/>
    <w:rsid w:val="008C3CF5"/>
    <w:rsid w:val="008C4958"/>
    <w:rsid w:val="008C4BAA"/>
    <w:rsid w:val="008C512E"/>
    <w:rsid w:val="008C65AB"/>
    <w:rsid w:val="008C6AE8"/>
    <w:rsid w:val="008C6C88"/>
    <w:rsid w:val="008C6C9F"/>
    <w:rsid w:val="008C7329"/>
    <w:rsid w:val="008C7573"/>
    <w:rsid w:val="008C76CD"/>
    <w:rsid w:val="008D1668"/>
    <w:rsid w:val="008D34F1"/>
    <w:rsid w:val="008D39D7"/>
    <w:rsid w:val="008D39D8"/>
    <w:rsid w:val="008D6351"/>
    <w:rsid w:val="008D6BCC"/>
    <w:rsid w:val="008D6D1A"/>
    <w:rsid w:val="008E065E"/>
    <w:rsid w:val="008E0927"/>
    <w:rsid w:val="008E0B15"/>
    <w:rsid w:val="008E138E"/>
    <w:rsid w:val="008E1909"/>
    <w:rsid w:val="008E1990"/>
    <w:rsid w:val="008E28D1"/>
    <w:rsid w:val="008E4D7C"/>
    <w:rsid w:val="008E6683"/>
    <w:rsid w:val="008E6E41"/>
    <w:rsid w:val="008F0DA9"/>
    <w:rsid w:val="008F159A"/>
    <w:rsid w:val="008F1EAB"/>
    <w:rsid w:val="008F33DC"/>
    <w:rsid w:val="008F3974"/>
    <w:rsid w:val="008F39DD"/>
    <w:rsid w:val="008F477F"/>
    <w:rsid w:val="008F5E84"/>
    <w:rsid w:val="00902350"/>
    <w:rsid w:val="0090336B"/>
    <w:rsid w:val="009038B8"/>
    <w:rsid w:val="00903FDB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5A75"/>
    <w:rsid w:val="00916079"/>
    <w:rsid w:val="00917CE9"/>
    <w:rsid w:val="00920925"/>
    <w:rsid w:val="00920BF2"/>
    <w:rsid w:val="009215CA"/>
    <w:rsid w:val="00921D86"/>
    <w:rsid w:val="00922010"/>
    <w:rsid w:val="009244D0"/>
    <w:rsid w:val="009305EA"/>
    <w:rsid w:val="00931BD9"/>
    <w:rsid w:val="00932336"/>
    <w:rsid w:val="0093233C"/>
    <w:rsid w:val="0093370E"/>
    <w:rsid w:val="009341BA"/>
    <w:rsid w:val="00934C29"/>
    <w:rsid w:val="009368F3"/>
    <w:rsid w:val="0093735F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945"/>
    <w:rsid w:val="00947713"/>
    <w:rsid w:val="00947A55"/>
    <w:rsid w:val="00950B8D"/>
    <w:rsid w:val="00950DE7"/>
    <w:rsid w:val="00952C3E"/>
    <w:rsid w:val="00953920"/>
    <w:rsid w:val="00953D47"/>
    <w:rsid w:val="00954BF2"/>
    <w:rsid w:val="0095681E"/>
    <w:rsid w:val="009572D4"/>
    <w:rsid w:val="00960BE9"/>
    <w:rsid w:val="00961921"/>
    <w:rsid w:val="0096379D"/>
    <w:rsid w:val="00963E7C"/>
    <w:rsid w:val="0096430A"/>
    <w:rsid w:val="00964B5A"/>
    <w:rsid w:val="0096554B"/>
    <w:rsid w:val="0096584A"/>
    <w:rsid w:val="00965F45"/>
    <w:rsid w:val="00967990"/>
    <w:rsid w:val="00971626"/>
    <w:rsid w:val="00971F08"/>
    <w:rsid w:val="009737B4"/>
    <w:rsid w:val="0097603D"/>
    <w:rsid w:val="00976949"/>
    <w:rsid w:val="0097767E"/>
    <w:rsid w:val="009802B4"/>
    <w:rsid w:val="00980477"/>
    <w:rsid w:val="00980B13"/>
    <w:rsid w:val="009834A4"/>
    <w:rsid w:val="00983A42"/>
    <w:rsid w:val="00985251"/>
    <w:rsid w:val="00985253"/>
    <w:rsid w:val="009853B3"/>
    <w:rsid w:val="00987BB5"/>
    <w:rsid w:val="00990557"/>
    <w:rsid w:val="00990630"/>
    <w:rsid w:val="00991761"/>
    <w:rsid w:val="009918A1"/>
    <w:rsid w:val="00991FCD"/>
    <w:rsid w:val="009923DD"/>
    <w:rsid w:val="00992C79"/>
    <w:rsid w:val="00994B72"/>
    <w:rsid w:val="00994DCA"/>
    <w:rsid w:val="00995EF2"/>
    <w:rsid w:val="009960EC"/>
    <w:rsid w:val="00996FDC"/>
    <w:rsid w:val="009970DD"/>
    <w:rsid w:val="009A0FBA"/>
    <w:rsid w:val="009A11A5"/>
    <w:rsid w:val="009A1601"/>
    <w:rsid w:val="009A408C"/>
    <w:rsid w:val="009A462D"/>
    <w:rsid w:val="009A55A1"/>
    <w:rsid w:val="009A5B25"/>
    <w:rsid w:val="009A5CBA"/>
    <w:rsid w:val="009A5E62"/>
    <w:rsid w:val="009A624D"/>
    <w:rsid w:val="009A7541"/>
    <w:rsid w:val="009A782A"/>
    <w:rsid w:val="009A7FCF"/>
    <w:rsid w:val="009B0F4E"/>
    <w:rsid w:val="009B1F30"/>
    <w:rsid w:val="009B3AC2"/>
    <w:rsid w:val="009B3F2D"/>
    <w:rsid w:val="009B4DF4"/>
    <w:rsid w:val="009B564E"/>
    <w:rsid w:val="009B57BA"/>
    <w:rsid w:val="009B5EAA"/>
    <w:rsid w:val="009B798F"/>
    <w:rsid w:val="009B7BD0"/>
    <w:rsid w:val="009B7E87"/>
    <w:rsid w:val="009C17AC"/>
    <w:rsid w:val="009C2317"/>
    <w:rsid w:val="009C403E"/>
    <w:rsid w:val="009C75AB"/>
    <w:rsid w:val="009C7FE0"/>
    <w:rsid w:val="009D24E2"/>
    <w:rsid w:val="009D4AFC"/>
    <w:rsid w:val="009D4FF0"/>
    <w:rsid w:val="009D703C"/>
    <w:rsid w:val="009D718F"/>
    <w:rsid w:val="009D7798"/>
    <w:rsid w:val="009E068F"/>
    <w:rsid w:val="009E0E1A"/>
    <w:rsid w:val="009E14E0"/>
    <w:rsid w:val="009E35DB"/>
    <w:rsid w:val="009E3950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7F16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5F3D"/>
    <w:rsid w:val="00A06149"/>
    <w:rsid w:val="00A075FB"/>
    <w:rsid w:val="00A109A1"/>
    <w:rsid w:val="00A10AAD"/>
    <w:rsid w:val="00A10E0F"/>
    <w:rsid w:val="00A1284B"/>
    <w:rsid w:val="00A13CA1"/>
    <w:rsid w:val="00A13E54"/>
    <w:rsid w:val="00A144B0"/>
    <w:rsid w:val="00A1547B"/>
    <w:rsid w:val="00A15687"/>
    <w:rsid w:val="00A15E53"/>
    <w:rsid w:val="00A16489"/>
    <w:rsid w:val="00A17F63"/>
    <w:rsid w:val="00A2193B"/>
    <w:rsid w:val="00A2351A"/>
    <w:rsid w:val="00A24346"/>
    <w:rsid w:val="00A25F72"/>
    <w:rsid w:val="00A26425"/>
    <w:rsid w:val="00A264A9"/>
    <w:rsid w:val="00A27785"/>
    <w:rsid w:val="00A30187"/>
    <w:rsid w:val="00A3448A"/>
    <w:rsid w:val="00A36297"/>
    <w:rsid w:val="00A3658D"/>
    <w:rsid w:val="00A3695D"/>
    <w:rsid w:val="00A370CE"/>
    <w:rsid w:val="00A37400"/>
    <w:rsid w:val="00A40822"/>
    <w:rsid w:val="00A41E2B"/>
    <w:rsid w:val="00A4317C"/>
    <w:rsid w:val="00A440D0"/>
    <w:rsid w:val="00A4521C"/>
    <w:rsid w:val="00A45B74"/>
    <w:rsid w:val="00A46150"/>
    <w:rsid w:val="00A47976"/>
    <w:rsid w:val="00A50C42"/>
    <w:rsid w:val="00A50C86"/>
    <w:rsid w:val="00A52ADC"/>
    <w:rsid w:val="00A52E1D"/>
    <w:rsid w:val="00A53CD7"/>
    <w:rsid w:val="00A53DA4"/>
    <w:rsid w:val="00A55477"/>
    <w:rsid w:val="00A55833"/>
    <w:rsid w:val="00A55BE6"/>
    <w:rsid w:val="00A56825"/>
    <w:rsid w:val="00A61499"/>
    <w:rsid w:val="00A62599"/>
    <w:rsid w:val="00A62617"/>
    <w:rsid w:val="00A62A77"/>
    <w:rsid w:val="00A63483"/>
    <w:rsid w:val="00A635DC"/>
    <w:rsid w:val="00A64A51"/>
    <w:rsid w:val="00A657D7"/>
    <w:rsid w:val="00A660AC"/>
    <w:rsid w:val="00A67664"/>
    <w:rsid w:val="00A67E6C"/>
    <w:rsid w:val="00A704BC"/>
    <w:rsid w:val="00A71209"/>
    <w:rsid w:val="00A712D9"/>
    <w:rsid w:val="00A7175B"/>
    <w:rsid w:val="00A71B99"/>
    <w:rsid w:val="00A739D0"/>
    <w:rsid w:val="00A746B4"/>
    <w:rsid w:val="00A761D4"/>
    <w:rsid w:val="00A76593"/>
    <w:rsid w:val="00A7730D"/>
    <w:rsid w:val="00A77EC4"/>
    <w:rsid w:val="00A80106"/>
    <w:rsid w:val="00A81B7C"/>
    <w:rsid w:val="00A81F3B"/>
    <w:rsid w:val="00A82158"/>
    <w:rsid w:val="00A838B0"/>
    <w:rsid w:val="00A84D6B"/>
    <w:rsid w:val="00A85066"/>
    <w:rsid w:val="00A8555A"/>
    <w:rsid w:val="00A86750"/>
    <w:rsid w:val="00A879D5"/>
    <w:rsid w:val="00A87E69"/>
    <w:rsid w:val="00A91428"/>
    <w:rsid w:val="00A91470"/>
    <w:rsid w:val="00A919C1"/>
    <w:rsid w:val="00A92879"/>
    <w:rsid w:val="00A92BEC"/>
    <w:rsid w:val="00A93EA4"/>
    <w:rsid w:val="00A9442A"/>
    <w:rsid w:val="00A94CA8"/>
    <w:rsid w:val="00A96417"/>
    <w:rsid w:val="00A96AE1"/>
    <w:rsid w:val="00A9764F"/>
    <w:rsid w:val="00AA016F"/>
    <w:rsid w:val="00AA0B96"/>
    <w:rsid w:val="00AA1465"/>
    <w:rsid w:val="00AA1ED6"/>
    <w:rsid w:val="00AA2F4E"/>
    <w:rsid w:val="00AA2F6B"/>
    <w:rsid w:val="00AA33DF"/>
    <w:rsid w:val="00AA35B9"/>
    <w:rsid w:val="00AA505F"/>
    <w:rsid w:val="00AA51D6"/>
    <w:rsid w:val="00AA68CE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2020"/>
    <w:rsid w:val="00AD376A"/>
    <w:rsid w:val="00AD3F94"/>
    <w:rsid w:val="00AD4A5A"/>
    <w:rsid w:val="00AD56F9"/>
    <w:rsid w:val="00AD59C5"/>
    <w:rsid w:val="00AD6689"/>
    <w:rsid w:val="00AD7B2A"/>
    <w:rsid w:val="00AE032F"/>
    <w:rsid w:val="00AE087B"/>
    <w:rsid w:val="00AE0C32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5E43"/>
    <w:rsid w:val="00AE63AB"/>
    <w:rsid w:val="00AF0508"/>
    <w:rsid w:val="00AF106C"/>
    <w:rsid w:val="00AF11C2"/>
    <w:rsid w:val="00AF130C"/>
    <w:rsid w:val="00AF1C5D"/>
    <w:rsid w:val="00AF1CCC"/>
    <w:rsid w:val="00AF263D"/>
    <w:rsid w:val="00AF2A13"/>
    <w:rsid w:val="00AF2B22"/>
    <w:rsid w:val="00AF42D7"/>
    <w:rsid w:val="00AF5570"/>
    <w:rsid w:val="00AF5B63"/>
    <w:rsid w:val="00AF5BA7"/>
    <w:rsid w:val="00AF78ED"/>
    <w:rsid w:val="00AF7B02"/>
    <w:rsid w:val="00AF7B0B"/>
    <w:rsid w:val="00B000F8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61FD"/>
    <w:rsid w:val="00B07BB5"/>
    <w:rsid w:val="00B101E0"/>
    <w:rsid w:val="00B10447"/>
    <w:rsid w:val="00B12115"/>
    <w:rsid w:val="00B130C7"/>
    <w:rsid w:val="00B133D4"/>
    <w:rsid w:val="00B13A5F"/>
    <w:rsid w:val="00B157F9"/>
    <w:rsid w:val="00B162FE"/>
    <w:rsid w:val="00B17728"/>
    <w:rsid w:val="00B2016D"/>
    <w:rsid w:val="00B20256"/>
    <w:rsid w:val="00B20D09"/>
    <w:rsid w:val="00B20E36"/>
    <w:rsid w:val="00B21270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3221"/>
    <w:rsid w:val="00B34BAC"/>
    <w:rsid w:val="00B34C44"/>
    <w:rsid w:val="00B36940"/>
    <w:rsid w:val="00B372AA"/>
    <w:rsid w:val="00B375E8"/>
    <w:rsid w:val="00B40445"/>
    <w:rsid w:val="00B41888"/>
    <w:rsid w:val="00B41DAA"/>
    <w:rsid w:val="00B42E1A"/>
    <w:rsid w:val="00B43805"/>
    <w:rsid w:val="00B45A52"/>
    <w:rsid w:val="00B46175"/>
    <w:rsid w:val="00B466D3"/>
    <w:rsid w:val="00B46DBB"/>
    <w:rsid w:val="00B477E5"/>
    <w:rsid w:val="00B47B4C"/>
    <w:rsid w:val="00B50005"/>
    <w:rsid w:val="00B52E6D"/>
    <w:rsid w:val="00B575C8"/>
    <w:rsid w:val="00B6253B"/>
    <w:rsid w:val="00B62A98"/>
    <w:rsid w:val="00B6329B"/>
    <w:rsid w:val="00B64EBC"/>
    <w:rsid w:val="00B664C7"/>
    <w:rsid w:val="00B7321D"/>
    <w:rsid w:val="00B739F6"/>
    <w:rsid w:val="00B74AB3"/>
    <w:rsid w:val="00B75758"/>
    <w:rsid w:val="00B76C86"/>
    <w:rsid w:val="00B8093E"/>
    <w:rsid w:val="00B81A6C"/>
    <w:rsid w:val="00B82679"/>
    <w:rsid w:val="00B833DF"/>
    <w:rsid w:val="00B84C8A"/>
    <w:rsid w:val="00B850CF"/>
    <w:rsid w:val="00B85DE5"/>
    <w:rsid w:val="00B869D5"/>
    <w:rsid w:val="00B86F08"/>
    <w:rsid w:val="00B8702C"/>
    <w:rsid w:val="00B876F7"/>
    <w:rsid w:val="00B90F73"/>
    <w:rsid w:val="00B914B1"/>
    <w:rsid w:val="00B91E15"/>
    <w:rsid w:val="00B93B59"/>
    <w:rsid w:val="00B9406A"/>
    <w:rsid w:val="00B958C6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A7C4F"/>
    <w:rsid w:val="00BA7DE1"/>
    <w:rsid w:val="00BB07CA"/>
    <w:rsid w:val="00BB096D"/>
    <w:rsid w:val="00BB0A3F"/>
    <w:rsid w:val="00BB20CE"/>
    <w:rsid w:val="00BB2A25"/>
    <w:rsid w:val="00BB4706"/>
    <w:rsid w:val="00BB51E9"/>
    <w:rsid w:val="00BB749F"/>
    <w:rsid w:val="00BC0FDC"/>
    <w:rsid w:val="00BC27FE"/>
    <w:rsid w:val="00BC286F"/>
    <w:rsid w:val="00BC3053"/>
    <w:rsid w:val="00BC3B08"/>
    <w:rsid w:val="00BC3F27"/>
    <w:rsid w:val="00BC43CB"/>
    <w:rsid w:val="00BC4D2E"/>
    <w:rsid w:val="00BC6E83"/>
    <w:rsid w:val="00BC7378"/>
    <w:rsid w:val="00BC7E1F"/>
    <w:rsid w:val="00BD30FE"/>
    <w:rsid w:val="00BD3992"/>
    <w:rsid w:val="00BD41BB"/>
    <w:rsid w:val="00BD4278"/>
    <w:rsid w:val="00BD48AC"/>
    <w:rsid w:val="00BD53A8"/>
    <w:rsid w:val="00BD5F1A"/>
    <w:rsid w:val="00BD6EA1"/>
    <w:rsid w:val="00BE1234"/>
    <w:rsid w:val="00BE12E2"/>
    <w:rsid w:val="00BE2FA6"/>
    <w:rsid w:val="00BE333F"/>
    <w:rsid w:val="00BE7406"/>
    <w:rsid w:val="00BE7603"/>
    <w:rsid w:val="00BF085C"/>
    <w:rsid w:val="00BF1596"/>
    <w:rsid w:val="00BF1863"/>
    <w:rsid w:val="00BF3279"/>
    <w:rsid w:val="00BF3A4B"/>
    <w:rsid w:val="00BF3C7F"/>
    <w:rsid w:val="00BF69FD"/>
    <w:rsid w:val="00BF6D4F"/>
    <w:rsid w:val="00BF6F3D"/>
    <w:rsid w:val="00BF74C7"/>
    <w:rsid w:val="00C015F1"/>
    <w:rsid w:val="00C01F33"/>
    <w:rsid w:val="00C02339"/>
    <w:rsid w:val="00C02AF1"/>
    <w:rsid w:val="00C02CC6"/>
    <w:rsid w:val="00C02EA0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0E12"/>
    <w:rsid w:val="00C23725"/>
    <w:rsid w:val="00C245EC"/>
    <w:rsid w:val="00C279B5"/>
    <w:rsid w:val="00C27C45"/>
    <w:rsid w:val="00C30119"/>
    <w:rsid w:val="00C3028A"/>
    <w:rsid w:val="00C30694"/>
    <w:rsid w:val="00C3354C"/>
    <w:rsid w:val="00C351DF"/>
    <w:rsid w:val="00C3576C"/>
    <w:rsid w:val="00C35877"/>
    <w:rsid w:val="00C3719D"/>
    <w:rsid w:val="00C3772D"/>
    <w:rsid w:val="00C41779"/>
    <w:rsid w:val="00C42038"/>
    <w:rsid w:val="00C452C8"/>
    <w:rsid w:val="00C46B11"/>
    <w:rsid w:val="00C46DA4"/>
    <w:rsid w:val="00C478FB"/>
    <w:rsid w:val="00C501E8"/>
    <w:rsid w:val="00C50211"/>
    <w:rsid w:val="00C516E0"/>
    <w:rsid w:val="00C54696"/>
    <w:rsid w:val="00C54995"/>
    <w:rsid w:val="00C54D41"/>
    <w:rsid w:val="00C5511E"/>
    <w:rsid w:val="00C554CF"/>
    <w:rsid w:val="00C60681"/>
    <w:rsid w:val="00C60783"/>
    <w:rsid w:val="00C61714"/>
    <w:rsid w:val="00C62943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33B"/>
    <w:rsid w:val="00C71A92"/>
    <w:rsid w:val="00C72735"/>
    <w:rsid w:val="00C72EF4"/>
    <w:rsid w:val="00C732D6"/>
    <w:rsid w:val="00C73B8D"/>
    <w:rsid w:val="00C74B02"/>
    <w:rsid w:val="00C75D2F"/>
    <w:rsid w:val="00C765EC"/>
    <w:rsid w:val="00C767BE"/>
    <w:rsid w:val="00C76E3C"/>
    <w:rsid w:val="00C77571"/>
    <w:rsid w:val="00C77596"/>
    <w:rsid w:val="00C81568"/>
    <w:rsid w:val="00C8368A"/>
    <w:rsid w:val="00C87CDD"/>
    <w:rsid w:val="00C9027A"/>
    <w:rsid w:val="00C9068E"/>
    <w:rsid w:val="00C9135C"/>
    <w:rsid w:val="00C918CC"/>
    <w:rsid w:val="00C9228C"/>
    <w:rsid w:val="00C92316"/>
    <w:rsid w:val="00C92CC2"/>
    <w:rsid w:val="00C930F0"/>
    <w:rsid w:val="00C93C4B"/>
    <w:rsid w:val="00C944AB"/>
    <w:rsid w:val="00C9512F"/>
    <w:rsid w:val="00C95B40"/>
    <w:rsid w:val="00C96C6A"/>
    <w:rsid w:val="00CA02E0"/>
    <w:rsid w:val="00CA03EA"/>
    <w:rsid w:val="00CA1751"/>
    <w:rsid w:val="00CA1ED8"/>
    <w:rsid w:val="00CA33F2"/>
    <w:rsid w:val="00CA3604"/>
    <w:rsid w:val="00CA48A3"/>
    <w:rsid w:val="00CA618F"/>
    <w:rsid w:val="00CB0076"/>
    <w:rsid w:val="00CB00AD"/>
    <w:rsid w:val="00CB0AB2"/>
    <w:rsid w:val="00CB1239"/>
    <w:rsid w:val="00CB1460"/>
    <w:rsid w:val="00CB1F63"/>
    <w:rsid w:val="00CB2F97"/>
    <w:rsid w:val="00CB3321"/>
    <w:rsid w:val="00CB4487"/>
    <w:rsid w:val="00CB4738"/>
    <w:rsid w:val="00CB509C"/>
    <w:rsid w:val="00CB6133"/>
    <w:rsid w:val="00CB6A13"/>
    <w:rsid w:val="00CB7170"/>
    <w:rsid w:val="00CB799E"/>
    <w:rsid w:val="00CC040E"/>
    <w:rsid w:val="00CC111F"/>
    <w:rsid w:val="00CC1491"/>
    <w:rsid w:val="00CC1EBF"/>
    <w:rsid w:val="00CC2011"/>
    <w:rsid w:val="00CC38A6"/>
    <w:rsid w:val="00CC3EA0"/>
    <w:rsid w:val="00CC41CC"/>
    <w:rsid w:val="00CC426A"/>
    <w:rsid w:val="00CC517F"/>
    <w:rsid w:val="00CC7B45"/>
    <w:rsid w:val="00CD06B7"/>
    <w:rsid w:val="00CD1188"/>
    <w:rsid w:val="00CD16B1"/>
    <w:rsid w:val="00CD2ED1"/>
    <w:rsid w:val="00CD337B"/>
    <w:rsid w:val="00CD3A8F"/>
    <w:rsid w:val="00CD5538"/>
    <w:rsid w:val="00CE0404"/>
    <w:rsid w:val="00CE0424"/>
    <w:rsid w:val="00CE3D62"/>
    <w:rsid w:val="00CE4EBA"/>
    <w:rsid w:val="00CE6231"/>
    <w:rsid w:val="00CE6539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06BD"/>
    <w:rsid w:val="00D0250A"/>
    <w:rsid w:val="00D02520"/>
    <w:rsid w:val="00D02C0E"/>
    <w:rsid w:val="00D0349B"/>
    <w:rsid w:val="00D04AAE"/>
    <w:rsid w:val="00D053D8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71D"/>
    <w:rsid w:val="00D1182D"/>
    <w:rsid w:val="00D11897"/>
    <w:rsid w:val="00D13135"/>
    <w:rsid w:val="00D13CF4"/>
    <w:rsid w:val="00D13E4E"/>
    <w:rsid w:val="00D140A6"/>
    <w:rsid w:val="00D152CA"/>
    <w:rsid w:val="00D17319"/>
    <w:rsid w:val="00D17923"/>
    <w:rsid w:val="00D21230"/>
    <w:rsid w:val="00D21EF7"/>
    <w:rsid w:val="00D2232E"/>
    <w:rsid w:val="00D22540"/>
    <w:rsid w:val="00D239A7"/>
    <w:rsid w:val="00D23F47"/>
    <w:rsid w:val="00D25216"/>
    <w:rsid w:val="00D25DA8"/>
    <w:rsid w:val="00D3346B"/>
    <w:rsid w:val="00D34123"/>
    <w:rsid w:val="00D36E71"/>
    <w:rsid w:val="00D37D87"/>
    <w:rsid w:val="00D408EB"/>
    <w:rsid w:val="00D40A3F"/>
    <w:rsid w:val="00D40B33"/>
    <w:rsid w:val="00D4318F"/>
    <w:rsid w:val="00D438BF"/>
    <w:rsid w:val="00D43E89"/>
    <w:rsid w:val="00D440F8"/>
    <w:rsid w:val="00D4760B"/>
    <w:rsid w:val="00D50409"/>
    <w:rsid w:val="00D50EFF"/>
    <w:rsid w:val="00D51BC4"/>
    <w:rsid w:val="00D51DB6"/>
    <w:rsid w:val="00D546FF"/>
    <w:rsid w:val="00D55AD5"/>
    <w:rsid w:val="00D55BA1"/>
    <w:rsid w:val="00D56460"/>
    <w:rsid w:val="00D5752F"/>
    <w:rsid w:val="00D576CA"/>
    <w:rsid w:val="00D619B4"/>
    <w:rsid w:val="00D61AF5"/>
    <w:rsid w:val="00D63714"/>
    <w:rsid w:val="00D652B5"/>
    <w:rsid w:val="00D65796"/>
    <w:rsid w:val="00D65DB1"/>
    <w:rsid w:val="00D66155"/>
    <w:rsid w:val="00D675A3"/>
    <w:rsid w:val="00D708B0"/>
    <w:rsid w:val="00D70A8C"/>
    <w:rsid w:val="00D720EE"/>
    <w:rsid w:val="00D7275A"/>
    <w:rsid w:val="00D72FCF"/>
    <w:rsid w:val="00D7558A"/>
    <w:rsid w:val="00D77407"/>
    <w:rsid w:val="00D77B1D"/>
    <w:rsid w:val="00D8021F"/>
    <w:rsid w:val="00D80383"/>
    <w:rsid w:val="00D82092"/>
    <w:rsid w:val="00D821CE"/>
    <w:rsid w:val="00D82322"/>
    <w:rsid w:val="00D823C6"/>
    <w:rsid w:val="00D83031"/>
    <w:rsid w:val="00D8441C"/>
    <w:rsid w:val="00D84AC0"/>
    <w:rsid w:val="00D854BE"/>
    <w:rsid w:val="00D85BD2"/>
    <w:rsid w:val="00D86CA3"/>
    <w:rsid w:val="00D871CE"/>
    <w:rsid w:val="00D87B5E"/>
    <w:rsid w:val="00D90275"/>
    <w:rsid w:val="00D9196D"/>
    <w:rsid w:val="00D91F4C"/>
    <w:rsid w:val="00D92636"/>
    <w:rsid w:val="00D92982"/>
    <w:rsid w:val="00D93FA9"/>
    <w:rsid w:val="00D940F9"/>
    <w:rsid w:val="00D9453C"/>
    <w:rsid w:val="00D95C9D"/>
    <w:rsid w:val="00DA0AD9"/>
    <w:rsid w:val="00DA0DE7"/>
    <w:rsid w:val="00DA1B30"/>
    <w:rsid w:val="00DA2FE4"/>
    <w:rsid w:val="00DA305E"/>
    <w:rsid w:val="00DA33E2"/>
    <w:rsid w:val="00DA4438"/>
    <w:rsid w:val="00DA5417"/>
    <w:rsid w:val="00DA56E8"/>
    <w:rsid w:val="00DA673D"/>
    <w:rsid w:val="00DB0A9F"/>
    <w:rsid w:val="00DB3185"/>
    <w:rsid w:val="00DB377D"/>
    <w:rsid w:val="00DB6D66"/>
    <w:rsid w:val="00DB765B"/>
    <w:rsid w:val="00DB7820"/>
    <w:rsid w:val="00DC0F09"/>
    <w:rsid w:val="00DC24D6"/>
    <w:rsid w:val="00DC2D36"/>
    <w:rsid w:val="00DC436B"/>
    <w:rsid w:val="00DC4CB9"/>
    <w:rsid w:val="00DC53EF"/>
    <w:rsid w:val="00DD0EC5"/>
    <w:rsid w:val="00DD184D"/>
    <w:rsid w:val="00DD1BCC"/>
    <w:rsid w:val="00DD62C0"/>
    <w:rsid w:val="00DD6E5F"/>
    <w:rsid w:val="00DE05BB"/>
    <w:rsid w:val="00DE1214"/>
    <w:rsid w:val="00DE33AB"/>
    <w:rsid w:val="00DE4B4A"/>
    <w:rsid w:val="00DE5608"/>
    <w:rsid w:val="00DE58D0"/>
    <w:rsid w:val="00DE6092"/>
    <w:rsid w:val="00DE654F"/>
    <w:rsid w:val="00DE7786"/>
    <w:rsid w:val="00DE7B96"/>
    <w:rsid w:val="00DF0343"/>
    <w:rsid w:val="00DF0B6E"/>
    <w:rsid w:val="00DF15E0"/>
    <w:rsid w:val="00DF167E"/>
    <w:rsid w:val="00DF24D8"/>
    <w:rsid w:val="00DF37A0"/>
    <w:rsid w:val="00DF6C09"/>
    <w:rsid w:val="00DF7192"/>
    <w:rsid w:val="00E0217A"/>
    <w:rsid w:val="00E02CCA"/>
    <w:rsid w:val="00E02DD1"/>
    <w:rsid w:val="00E0393B"/>
    <w:rsid w:val="00E06801"/>
    <w:rsid w:val="00E06CA4"/>
    <w:rsid w:val="00E07268"/>
    <w:rsid w:val="00E07DC1"/>
    <w:rsid w:val="00E104A4"/>
    <w:rsid w:val="00E110E7"/>
    <w:rsid w:val="00E113AA"/>
    <w:rsid w:val="00E11B20"/>
    <w:rsid w:val="00E127BB"/>
    <w:rsid w:val="00E15C0A"/>
    <w:rsid w:val="00E176C9"/>
    <w:rsid w:val="00E17FA2"/>
    <w:rsid w:val="00E20784"/>
    <w:rsid w:val="00E21AC1"/>
    <w:rsid w:val="00E22330"/>
    <w:rsid w:val="00E24900"/>
    <w:rsid w:val="00E25748"/>
    <w:rsid w:val="00E265E1"/>
    <w:rsid w:val="00E27E3C"/>
    <w:rsid w:val="00E301F0"/>
    <w:rsid w:val="00E30B5A"/>
    <w:rsid w:val="00E3123D"/>
    <w:rsid w:val="00E31461"/>
    <w:rsid w:val="00E31D43"/>
    <w:rsid w:val="00E32608"/>
    <w:rsid w:val="00E34188"/>
    <w:rsid w:val="00E34B6E"/>
    <w:rsid w:val="00E34EF9"/>
    <w:rsid w:val="00E35559"/>
    <w:rsid w:val="00E3581C"/>
    <w:rsid w:val="00E35F21"/>
    <w:rsid w:val="00E3723A"/>
    <w:rsid w:val="00E37824"/>
    <w:rsid w:val="00E37860"/>
    <w:rsid w:val="00E40B66"/>
    <w:rsid w:val="00E42041"/>
    <w:rsid w:val="00E434B5"/>
    <w:rsid w:val="00E446F1"/>
    <w:rsid w:val="00E463A1"/>
    <w:rsid w:val="00E465DA"/>
    <w:rsid w:val="00E46886"/>
    <w:rsid w:val="00E47ABD"/>
    <w:rsid w:val="00E47AEF"/>
    <w:rsid w:val="00E509F9"/>
    <w:rsid w:val="00E53B75"/>
    <w:rsid w:val="00E54E3B"/>
    <w:rsid w:val="00E57565"/>
    <w:rsid w:val="00E57790"/>
    <w:rsid w:val="00E61D41"/>
    <w:rsid w:val="00E62D90"/>
    <w:rsid w:val="00E6337D"/>
    <w:rsid w:val="00E63838"/>
    <w:rsid w:val="00E64434"/>
    <w:rsid w:val="00E65C27"/>
    <w:rsid w:val="00E670D3"/>
    <w:rsid w:val="00E67C51"/>
    <w:rsid w:val="00E70413"/>
    <w:rsid w:val="00E70446"/>
    <w:rsid w:val="00E7054A"/>
    <w:rsid w:val="00E707D0"/>
    <w:rsid w:val="00E7278F"/>
    <w:rsid w:val="00E72EFC"/>
    <w:rsid w:val="00E7418E"/>
    <w:rsid w:val="00E742FC"/>
    <w:rsid w:val="00E758EC"/>
    <w:rsid w:val="00E76D13"/>
    <w:rsid w:val="00E8043C"/>
    <w:rsid w:val="00E80BFF"/>
    <w:rsid w:val="00E8234C"/>
    <w:rsid w:val="00E83551"/>
    <w:rsid w:val="00E83AA9"/>
    <w:rsid w:val="00E84627"/>
    <w:rsid w:val="00E855A7"/>
    <w:rsid w:val="00E856E9"/>
    <w:rsid w:val="00E85928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509B"/>
    <w:rsid w:val="00E96B19"/>
    <w:rsid w:val="00E97609"/>
    <w:rsid w:val="00EA16D2"/>
    <w:rsid w:val="00EA2C90"/>
    <w:rsid w:val="00EA3C58"/>
    <w:rsid w:val="00EA3D6B"/>
    <w:rsid w:val="00EA40D9"/>
    <w:rsid w:val="00EA433A"/>
    <w:rsid w:val="00EA4695"/>
    <w:rsid w:val="00EA5CA9"/>
    <w:rsid w:val="00EA6096"/>
    <w:rsid w:val="00EA7A41"/>
    <w:rsid w:val="00EB077B"/>
    <w:rsid w:val="00EB37B4"/>
    <w:rsid w:val="00EB4EA2"/>
    <w:rsid w:val="00EB4F3F"/>
    <w:rsid w:val="00EB50BE"/>
    <w:rsid w:val="00EB6458"/>
    <w:rsid w:val="00EC08EA"/>
    <w:rsid w:val="00EC17D1"/>
    <w:rsid w:val="00EC27C6"/>
    <w:rsid w:val="00EC29AF"/>
    <w:rsid w:val="00EC4207"/>
    <w:rsid w:val="00EC4390"/>
    <w:rsid w:val="00EC556D"/>
    <w:rsid w:val="00EC5653"/>
    <w:rsid w:val="00EC6672"/>
    <w:rsid w:val="00EC71CE"/>
    <w:rsid w:val="00ED0393"/>
    <w:rsid w:val="00ED0C6B"/>
    <w:rsid w:val="00ED1006"/>
    <w:rsid w:val="00ED2722"/>
    <w:rsid w:val="00ED5A72"/>
    <w:rsid w:val="00ED5E51"/>
    <w:rsid w:val="00ED5EF5"/>
    <w:rsid w:val="00EE3A81"/>
    <w:rsid w:val="00EE6217"/>
    <w:rsid w:val="00EE6DB4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718B"/>
    <w:rsid w:val="00F004F5"/>
    <w:rsid w:val="00F00CAF"/>
    <w:rsid w:val="00F01E33"/>
    <w:rsid w:val="00F0372C"/>
    <w:rsid w:val="00F0528D"/>
    <w:rsid w:val="00F05E4E"/>
    <w:rsid w:val="00F06C67"/>
    <w:rsid w:val="00F06DFD"/>
    <w:rsid w:val="00F06F1F"/>
    <w:rsid w:val="00F071D1"/>
    <w:rsid w:val="00F07533"/>
    <w:rsid w:val="00F10629"/>
    <w:rsid w:val="00F10C71"/>
    <w:rsid w:val="00F10EB7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28B7"/>
    <w:rsid w:val="00F22F71"/>
    <w:rsid w:val="00F2319E"/>
    <w:rsid w:val="00F2376F"/>
    <w:rsid w:val="00F243D8"/>
    <w:rsid w:val="00F255A0"/>
    <w:rsid w:val="00F26B33"/>
    <w:rsid w:val="00F272D4"/>
    <w:rsid w:val="00F27A15"/>
    <w:rsid w:val="00F30099"/>
    <w:rsid w:val="00F304D9"/>
    <w:rsid w:val="00F30828"/>
    <w:rsid w:val="00F313D6"/>
    <w:rsid w:val="00F313EB"/>
    <w:rsid w:val="00F321B2"/>
    <w:rsid w:val="00F325A3"/>
    <w:rsid w:val="00F32A01"/>
    <w:rsid w:val="00F3441F"/>
    <w:rsid w:val="00F36473"/>
    <w:rsid w:val="00F4040C"/>
    <w:rsid w:val="00F40998"/>
    <w:rsid w:val="00F40F0C"/>
    <w:rsid w:val="00F4103D"/>
    <w:rsid w:val="00F41FB4"/>
    <w:rsid w:val="00F4214A"/>
    <w:rsid w:val="00F4766C"/>
    <w:rsid w:val="00F47822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4528"/>
    <w:rsid w:val="00F74BB9"/>
    <w:rsid w:val="00F75496"/>
    <w:rsid w:val="00F75582"/>
    <w:rsid w:val="00F76D29"/>
    <w:rsid w:val="00F76EFA"/>
    <w:rsid w:val="00F770F6"/>
    <w:rsid w:val="00F771E9"/>
    <w:rsid w:val="00F77ED4"/>
    <w:rsid w:val="00F804BE"/>
    <w:rsid w:val="00F817CE"/>
    <w:rsid w:val="00F831BC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08D"/>
    <w:rsid w:val="00F933A1"/>
    <w:rsid w:val="00F93AA9"/>
    <w:rsid w:val="00F9442E"/>
    <w:rsid w:val="00F95765"/>
    <w:rsid w:val="00F96985"/>
    <w:rsid w:val="00F97285"/>
    <w:rsid w:val="00F97838"/>
    <w:rsid w:val="00FA1C4C"/>
    <w:rsid w:val="00FA2BB3"/>
    <w:rsid w:val="00FA446D"/>
    <w:rsid w:val="00FA50EC"/>
    <w:rsid w:val="00FA5879"/>
    <w:rsid w:val="00FA6713"/>
    <w:rsid w:val="00FA7C63"/>
    <w:rsid w:val="00FB077F"/>
    <w:rsid w:val="00FB108F"/>
    <w:rsid w:val="00FB297C"/>
    <w:rsid w:val="00FB4C80"/>
    <w:rsid w:val="00FB6318"/>
    <w:rsid w:val="00FB67B1"/>
    <w:rsid w:val="00FB6A6A"/>
    <w:rsid w:val="00FB75AD"/>
    <w:rsid w:val="00FC2861"/>
    <w:rsid w:val="00FC3390"/>
    <w:rsid w:val="00FC63F1"/>
    <w:rsid w:val="00FC6AB5"/>
    <w:rsid w:val="00FC6C8C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2F5"/>
    <w:rsid w:val="00FE2365"/>
    <w:rsid w:val="00FE37D7"/>
    <w:rsid w:val="00FE3D06"/>
    <w:rsid w:val="00FE493E"/>
    <w:rsid w:val="00FE4C7B"/>
    <w:rsid w:val="00FE7336"/>
    <w:rsid w:val="00FE787C"/>
    <w:rsid w:val="00FE7ED3"/>
    <w:rsid w:val="00FF2E08"/>
    <w:rsid w:val="00FF309E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24463-6682-47AE-B3AE-A68621A1D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18</TotalTime>
  <Pages>5</Pages>
  <Words>1729</Words>
  <Characters>9857</Characters>
  <Application>Microsoft Office Word</Application>
  <DocSecurity>0</DocSecurity>
  <Lines>82</Lines>
  <Paragraphs>23</Paragraphs>
  <ScaleCrop>false</ScaleCrop>
  <Company>Microsoft</Company>
  <LinksUpToDate>false</LinksUpToDate>
  <CharactersWithSpaces>11563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7</cp:revision>
  <cp:lastPrinted>2008-01-31T00:09:00Z</cp:lastPrinted>
  <dcterms:created xsi:type="dcterms:W3CDTF">2022-08-09T06:58:00Z</dcterms:created>
  <dcterms:modified xsi:type="dcterms:W3CDTF">2022-08-10T06:14:00Z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